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72B1D193" w:rsidR="00526FBD" w:rsidRPr="00526FBD" w:rsidRDefault="007C12C1"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#91</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AB5E73">
        <w:rPr>
          <w:rFonts w:ascii="Arial" w:hAnsi="Arial" w:cs="Arial"/>
          <w:b/>
          <w:sz w:val="24"/>
          <w:szCs w:val="28"/>
        </w:rPr>
        <w:t>0290</w:t>
      </w:r>
      <w:bookmarkStart w:id="0" w:name="_GoBack"/>
      <w:bookmarkEnd w:id="0"/>
    </w:p>
    <w:p w14:paraId="787C17B8" w14:textId="6D07BFC2"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E60C41">
        <w:rPr>
          <w:rFonts w:ascii="Arial" w:hAnsi="Arial" w:cs="Arial"/>
          <w:b/>
          <w:sz w:val="24"/>
          <w:szCs w:val="28"/>
        </w:rPr>
        <w:t>March 16-26</w:t>
      </w:r>
      <w:r w:rsidRPr="00DB4FA5">
        <w:rPr>
          <w:rFonts w:ascii="Arial" w:hAnsi="Arial" w:cs="Arial"/>
          <w:b/>
          <w:sz w:val="24"/>
          <w:szCs w:val="28"/>
        </w:rPr>
        <w:t>, 202</w:t>
      </w:r>
      <w:r w:rsidR="00E60C41">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8C8EC5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9D2DEE">
        <w:rPr>
          <w:rFonts w:ascii="Arial" w:hAnsi="Arial" w:cs="Arial"/>
          <w:lang w:eastAsia="ja-JP"/>
        </w:rPr>
        <w:t>7</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03FD095B"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RP-202024</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1ADD7510" w:rsidR="00871653" w:rsidRPr="008836AC" w:rsidRDefault="009D2DEE" w:rsidP="008836AC">
            <w:pPr>
              <w:tabs>
                <w:tab w:val="left" w:pos="567"/>
              </w:tabs>
              <w:spacing w:after="0"/>
              <w:rPr>
                <w:rFonts w:ascii="Arial" w:hAnsi="Arial" w:cs="Arial"/>
                <w:lang w:eastAsia="ja-JP"/>
              </w:rPr>
            </w:pPr>
            <w:r>
              <w:rPr>
                <w:rFonts w:ascii="Arial" w:hAnsi="Arial" w:cs="Arial"/>
                <w:color w:val="00B050"/>
              </w:rPr>
              <w:t>30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42808BB0" w:rsidR="00324830" w:rsidRPr="00D06053" w:rsidRDefault="003456D0" w:rsidP="007E385F">
      <w:pPr>
        <w:snapToGrid w:val="0"/>
        <w:spacing w:after="0"/>
        <w:rPr>
          <w:lang w:eastAsia="ja-JP"/>
        </w:rPr>
      </w:pPr>
      <w:r>
        <w:rPr>
          <w:b/>
          <w:lang w:eastAsia="ja-JP"/>
        </w:rPr>
        <w:t>In RAN1#104</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7306BFF9" w14:textId="77777777" w:rsidR="00A83BB2" w:rsidRPr="00A702CC" w:rsidRDefault="00A83BB2" w:rsidP="00A702CC">
      <w:pPr>
        <w:snapToGrid w:val="0"/>
        <w:spacing w:after="0"/>
        <w:rPr>
          <w:b/>
          <w:bCs/>
          <w:lang w:eastAsia="x-none"/>
        </w:rPr>
      </w:pPr>
      <w:r w:rsidRPr="00A702CC">
        <w:rPr>
          <w:b/>
          <w:bCs/>
          <w:lang w:eastAsia="x-none"/>
        </w:rPr>
        <w:t>Conclusion</w:t>
      </w:r>
    </w:p>
    <w:p w14:paraId="64FFB528" w14:textId="77777777" w:rsidR="00A83BB2" w:rsidRPr="00A702CC" w:rsidRDefault="00A83BB2" w:rsidP="00A702CC">
      <w:pPr>
        <w:snapToGrid w:val="0"/>
        <w:spacing w:after="0"/>
        <w:jc w:val="both"/>
      </w:pPr>
      <w:r w:rsidRPr="00A702CC">
        <w:t xml:space="preserve">On Rel.17 unified TCI framework, based on the agreements in RAN1#102-e and 103-e, the following terms are defined as follows (at least for the purpose of discussion and reaching agreements). </w:t>
      </w:r>
    </w:p>
    <w:p w14:paraId="40D5A98E" w14:textId="77777777" w:rsidR="00A83BB2" w:rsidRPr="00A702CC" w:rsidRDefault="00A83BB2" w:rsidP="00A702CC">
      <w:pPr>
        <w:snapToGrid w:val="0"/>
        <w:spacing w:after="0"/>
        <w:jc w:val="both"/>
      </w:pPr>
      <w:r w:rsidRPr="00A702CC">
        <w:t>For M=1:</w:t>
      </w:r>
    </w:p>
    <w:p w14:paraId="5FD6873F"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440F73D9" w14:textId="77777777" w:rsidR="00A83BB2" w:rsidRPr="00A702CC" w:rsidRDefault="00A83BB2" w:rsidP="00A702CC">
      <w:pPr>
        <w:snapToGrid w:val="0"/>
        <w:spacing w:after="0"/>
        <w:jc w:val="both"/>
      </w:pPr>
      <w:r w:rsidRPr="00A702CC">
        <w:t>For N=1:</w:t>
      </w:r>
    </w:p>
    <w:p w14:paraId="1FDC1E41"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UL TCI: The source reference signal in the UL TCI provides a reference for determining UL TX spatial filter at least for dynamic-grant/configured-grant based PUSCH and all of dedicated PUCCH resources in a CC</w:t>
      </w:r>
    </w:p>
    <w:p w14:paraId="5A8175F5" w14:textId="77777777" w:rsidR="00A83BB2" w:rsidRPr="00A702CC" w:rsidRDefault="00A83BB2" w:rsidP="00A702CC">
      <w:pPr>
        <w:snapToGrid w:val="0"/>
        <w:spacing w:after="0"/>
        <w:jc w:val="both"/>
      </w:pPr>
      <w:r w:rsidRPr="00A702CC">
        <w:t>For M=N=1:</w:t>
      </w:r>
    </w:p>
    <w:p w14:paraId="339729BF"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 xml:space="preserve">Joint DL/UL TCI:  A TCI refers to at least </w:t>
      </w:r>
      <w:r w:rsidRPr="00A702CC">
        <w:rPr>
          <w:rFonts w:ascii="Times New Roman" w:eastAsia="DengXian" w:hAnsi="Times New Roman"/>
          <w:bCs/>
          <w:sz w:val="20"/>
          <w:szCs w:val="20"/>
          <w:lang w:eastAsia="ko-KR"/>
        </w:rPr>
        <w:t>a common source reference RS used for determining both the DL QCL information and the UL TX spatial filter</w:t>
      </w:r>
      <w:r w:rsidRPr="00A702CC">
        <w:rPr>
          <w:rFonts w:ascii="Times New Roman" w:hAnsi="Times New Roman"/>
          <w:sz w:val="20"/>
          <w:szCs w:val="20"/>
        </w:rPr>
        <w:t xml:space="preserve">.  </w:t>
      </w:r>
    </w:p>
    <w:p w14:paraId="492953E3"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Separate DL/UL TCI: The DL TCI and UL TCI are distinct (therefore, separate).</w:t>
      </w:r>
    </w:p>
    <w:p w14:paraId="5183FA97" w14:textId="77777777" w:rsidR="00A83BB2" w:rsidRPr="00A702CC" w:rsidRDefault="00A83BB2" w:rsidP="00A702CC">
      <w:pPr>
        <w:snapToGrid w:val="0"/>
        <w:spacing w:after="0"/>
        <w:jc w:val="both"/>
      </w:pPr>
      <w:r w:rsidRPr="00A702CC">
        <w:t>For M&gt;1:</w:t>
      </w:r>
    </w:p>
    <w:p w14:paraId="4F314580"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304426C1" w14:textId="77777777" w:rsidR="00A83BB2" w:rsidRPr="00A702CC" w:rsidRDefault="00A83BB2" w:rsidP="00A702CC">
      <w:pPr>
        <w:snapToGrid w:val="0"/>
        <w:spacing w:after="0"/>
        <w:jc w:val="both"/>
      </w:pPr>
      <w:r w:rsidRPr="00A702CC">
        <w:t>For N&gt;1:</w:t>
      </w:r>
    </w:p>
    <w:p w14:paraId="418F7921"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3826B79D" w14:textId="77777777" w:rsidR="00A83BB2" w:rsidRPr="00A702CC" w:rsidRDefault="00A83BB2" w:rsidP="00A702CC">
      <w:pPr>
        <w:snapToGrid w:val="0"/>
        <w:spacing w:after="0"/>
        <w:jc w:val="both"/>
      </w:pPr>
      <w:r w:rsidRPr="00A702CC">
        <w:t>For M&gt;1 and/or N&gt;1:</w:t>
      </w:r>
    </w:p>
    <w:p w14:paraId="405EC698"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 xml:space="preserve">Joint DL/UL TCI:  A TCI refers to at least </w:t>
      </w:r>
      <w:r w:rsidRPr="00A702CC">
        <w:rPr>
          <w:rFonts w:ascii="Times New Roman" w:eastAsia="DengXian" w:hAnsi="Times New Roman"/>
          <w:bCs/>
          <w:sz w:val="20"/>
          <w:szCs w:val="20"/>
          <w:lang w:eastAsia="ko-KR"/>
        </w:rPr>
        <w:t>a common source reference RS used for determining both the DL QCL information and the UL TX spatial filter</w:t>
      </w:r>
      <w:r w:rsidRPr="00A702CC">
        <w:rPr>
          <w:rFonts w:ascii="Times New Roman" w:hAnsi="Times New Roman"/>
          <w:sz w:val="20"/>
          <w:szCs w:val="20"/>
        </w:rPr>
        <w:t xml:space="preserve">. In this case, M=N.  </w:t>
      </w:r>
    </w:p>
    <w:p w14:paraId="0EF596C7" w14:textId="77777777" w:rsidR="00A83BB2" w:rsidRPr="00A702CC" w:rsidRDefault="00A83BB2" w:rsidP="00B902F7">
      <w:pPr>
        <w:pStyle w:val="ListParagraph"/>
        <w:widowControl/>
        <w:numPr>
          <w:ilvl w:val="0"/>
          <w:numId w:val="15"/>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Separate DL/UL TCI: The M DL TCIs and N UL TCIs are distinct (therefore, separate).</w:t>
      </w:r>
    </w:p>
    <w:p w14:paraId="7EA616CC" w14:textId="77777777" w:rsidR="00A83BB2" w:rsidRPr="00A702CC" w:rsidRDefault="00A83BB2" w:rsidP="00A702CC">
      <w:pPr>
        <w:snapToGrid w:val="0"/>
        <w:spacing w:after="0"/>
        <w:jc w:val="both"/>
      </w:pPr>
      <w:r w:rsidRPr="00A702CC">
        <w:t>Note: Other TCI types/terms such as “common TCI” are not used.</w:t>
      </w:r>
    </w:p>
    <w:p w14:paraId="44C58D64" w14:textId="77777777" w:rsidR="00A83BB2" w:rsidRPr="00A702CC" w:rsidRDefault="00A83BB2" w:rsidP="00A702CC">
      <w:pPr>
        <w:snapToGrid w:val="0"/>
        <w:spacing w:after="0"/>
        <w:rPr>
          <w:lang w:eastAsia="x-none"/>
        </w:rPr>
      </w:pPr>
    </w:p>
    <w:p w14:paraId="69CE03C7" w14:textId="77777777" w:rsidR="00A83BB2" w:rsidRPr="00A702CC" w:rsidRDefault="00A83BB2" w:rsidP="00A702CC">
      <w:pPr>
        <w:snapToGrid w:val="0"/>
        <w:spacing w:after="0"/>
        <w:jc w:val="both"/>
      </w:pPr>
      <w:r w:rsidRPr="00A702CC">
        <w:rPr>
          <w:b/>
          <w:highlight w:val="green"/>
        </w:rPr>
        <w:t>Agreement</w:t>
      </w:r>
    </w:p>
    <w:p w14:paraId="1F73C9F4" w14:textId="77777777" w:rsidR="00A83BB2" w:rsidRPr="00A702CC" w:rsidRDefault="00A83BB2" w:rsidP="00A702CC">
      <w:pPr>
        <w:snapToGrid w:val="0"/>
        <w:spacing w:after="0"/>
        <w:jc w:val="both"/>
      </w:pPr>
      <w:r w:rsidRPr="00A702CC">
        <w:t>On Rel.17 unified TCI framework, the supported</w:t>
      </w:r>
      <w:r w:rsidRPr="00A702CC">
        <w:rPr>
          <w:rFonts w:eastAsia="DengXian"/>
          <w:lang w:eastAsia="zh-CN"/>
        </w:rPr>
        <w:t xml:space="preserve"> source/target QCL relations in the current TS38.214 V16.4.0 is supported for QCL Type D. </w:t>
      </w:r>
      <w:r w:rsidRPr="00A702CC">
        <w:t xml:space="preserve"> </w:t>
      </w:r>
    </w:p>
    <w:p w14:paraId="38175541" w14:textId="77777777" w:rsidR="00A83BB2" w:rsidRPr="00A702CC" w:rsidRDefault="00A83BB2" w:rsidP="00B902F7">
      <w:pPr>
        <w:pStyle w:val="ListParagraph"/>
        <w:widowControl/>
        <w:numPr>
          <w:ilvl w:val="0"/>
          <w:numId w:val="16"/>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Note: This implies that the following source RS types for DL QCL (Type D, for DL RX spatial filter reference) information for DL UE-dedicated reception on PDSCH and all/subset of CORESETs are supported:</w:t>
      </w:r>
    </w:p>
    <w:p w14:paraId="722E809E" w14:textId="77777777" w:rsidR="00A83BB2" w:rsidRPr="00A702CC" w:rsidRDefault="00A83BB2" w:rsidP="00B902F7">
      <w:pPr>
        <w:pStyle w:val="ListParagraph"/>
        <w:widowControl/>
        <w:numPr>
          <w:ilvl w:val="1"/>
          <w:numId w:val="16"/>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 xml:space="preserve">CSI-RS for beam management </w:t>
      </w:r>
    </w:p>
    <w:p w14:paraId="7D091DB6" w14:textId="77777777" w:rsidR="00A83BB2" w:rsidRPr="00A702CC" w:rsidRDefault="00A83BB2" w:rsidP="00B902F7">
      <w:pPr>
        <w:pStyle w:val="ListParagraph"/>
        <w:widowControl/>
        <w:numPr>
          <w:ilvl w:val="1"/>
          <w:numId w:val="16"/>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CSI-RS for tracking</w:t>
      </w:r>
    </w:p>
    <w:p w14:paraId="61C5DA1C" w14:textId="77777777" w:rsidR="00A83BB2" w:rsidRPr="00A702CC" w:rsidRDefault="00A83BB2" w:rsidP="00B902F7">
      <w:pPr>
        <w:pStyle w:val="ListParagraph"/>
        <w:widowControl/>
        <w:numPr>
          <w:ilvl w:val="0"/>
          <w:numId w:val="16"/>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 xml:space="preserve">FFS (to be decided by RAN1#104bis-e): If SSB, CSI-RS for CSI, and/or SRS for BM are also supported as source RS types </w:t>
      </w:r>
    </w:p>
    <w:p w14:paraId="7E4D3BE9" w14:textId="77777777" w:rsidR="00A83BB2" w:rsidRPr="00A702CC" w:rsidRDefault="00A83BB2" w:rsidP="00A702CC">
      <w:pPr>
        <w:snapToGrid w:val="0"/>
        <w:spacing w:after="0"/>
        <w:rPr>
          <w:lang w:eastAsia="x-none"/>
        </w:rPr>
      </w:pPr>
    </w:p>
    <w:p w14:paraId="74004E61" w14:textId="77777777" w:rsidR="00A83BB2" w:rsidRPr="00A702CC" w:rsidRDefault="00A83BB2" w:rsidP="00A702CC">
      <w:pPr>
        <w:snapToGrid w:val="0"/>
        <w:spacing w:after="0"/>
        <w:jc w:val="both"/>
      </w:pPr>
      <w:r w:rsidRPr="00A702CC">
        <w:rPr>
          <w:b/>
          <w:highlight w:val="green"/>
        </w:rPr>
        <w:t>Agreement</w:t>
      </w:r>
    </w:p>
    <w:p w14:paraId="4ACBDF71" w14:textId="77777777" w:rsidR="00A83BB2" w:rsidRPr="00A702CC" w:rsidRDefault="00A83BB2" w:rsidP="00A702CC">
      <w:pPr>
        <w:snapToGrid w:val="0"/>
        <w:spacing w:after="0"/>
        <w:jc w:val="both"/>
      </w:pPr>
      <w:r w:rsidRPr="00A702CC">
        <w:t>On Rel.17 unified TCI framework, the following source RS types for UL TX spatial filter are supported:</w:t>
      </w:r>
    </w:p>
    <w:p w14:paraId="0A47C3CD" w14:textId="77777777" w:rsidR="00A83BB2" w:rsidRPr="00A702CC" w:rsidRDefault="00A83BB2" w:rsidP="00B902F7">
      <w:pPr>
        <w:pStyle w:val="ListParagraph"/>
        <w:widowControl/>
        <w:numPr>
          <w:ilvl w:val="0"/>
          <w:numId w:val="17"/>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CSI-RS for tracking</w:t>
      </w:r>
    </w:p>
    <w:p w14:paraId="7E2F4977" w14:textId="77777777" w:rsidR="00A83BB2" w:rsidRPr="00A702CC" w:rsidRDefault="00A83BB2" w:rsidP="00B902F7">
      <w:pPr>
        <w:pStyle w:val="ListParagraph"/>
        <w:widowControl/>
        <w:numPr>
          <w:ilvl w:val="0"/>
          <w:numId w:val="17"/>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Note: SRS for BM, SSB, and CSI-RS for BM have been agreed in RAN1#102-e</w:t>
      </w:r>
    </w:p>
    <w:p w14:paraId="77224AB2" w14:textId="77777777" w:rsidR="00A83BB2" w:rsidRPr="00A702CC" w:rsidRDefault="00A83BB2" w:rsidP="00B902F7">
      <w:pPr>
        <w:pStyle w:val="ListParagraph"/>
        <w:widowControl/>
        <w:numPr>
          <w:ilvl w:val="0"/>
          <w:numId w:val="17"/>
        </w:numPr>
        <w:suppressAutoHyphens/>
        <w:autoSpaceDN w:val="0"/>
        <w:snapToGrid w:val="0"/>
        <w:ind w:leftChars="0"/>
        <w:textAlignment w:val="baseline"/>
        <w:rPr>
          <w:rFonts w:ascii="Times New Roman" w:hAnsi="Times New Roman"/>
          <w:sz w:val="20"/>
          <w:szCs w:val="20"/>
        </w:rPr>
      </w:pPr>
      <w:r w:rsidRPr="00A702CC">
        <w:rPr>
          <w:rFonts w:ascii="Times New Roman" w:hAnsi="Times New Roman"/>
          <w:sz w:val="20"/>
          <w:szCs w:val="20"/>
        </w:rPr>
        <w:t>FFS (to be decided by RAN1#104bis-e): non-BM CSI-RS other than for tracking, non-BM SRS</w:t>
      </w:r>
    </w:p>
    <w:p w14:paraId="7998813A" w14:textId="77777777" w:rsidR="00A83BB2" w:rsidRPr="00A702CC" w:rsidRDefault="00A83BB2" w:rsidP="00A702CC">
      <w:pPr>
        <w:snapToGrid w:val="0"/>
        <w:spacing w:after="0"/>
        <w:rPr>
          <w:lang w:eastAsia="x-none"/>
        </w:rPr>
      </w:pPr>
    </w:p>
    <w:p w14:paraId="6AA283EE" w14:textId="77777777" w:rsidR="00A83BB2" w:rsidRPr="00A702CC" w:rsidRDefault="00A83BB2" w:rsidP="00A702CC">
      <w:pPr>
        <w:snapToGrid w:val="0"/>
        <w:spacing w:after="0"/>
        <w:jc w:val="both"/>
        <w:rPr>
          <w:lang w:val="en-US" w:eastAsia="ko-KR"/>
        </w:rPr>
      </w:pPr>
      <w:r w:rsidRPr="00A702CC">
        <w:rPr>
          <w:b/>
          <w:bCs/>
          <w:highlight w:val="green"/>
        </w:rPr>
        <w:t>Agreement</w:t>
      </w:r>
    </w:p>
    <w:p w14:paraId="77AC3705" w14:textId="77777777" w:rsidR="00A83BB2" w:rsidRPr="00A702CC" w:rsidRDefault="00A83BB2" w:rsidP="00A702CC">
      <w:pPr>
        <w:snapToGrid w:val="0"/>
        <w:spacing w:after="0"/>
        <w:jc w:val="both"/>
      </w:pPr>
      <w:r w:rsidRPr="00A702CC">
        <w:t>On Rel.17 unified TCI framework:</w:t>
      </w:r>
    </w:p>
    <w:p w14:paraId="24C7BACC" w14:textId="77777777" w:rsidR="00A83BB2" w:rsidRPr="00A702CC" w:rsidRDefault="00A83BB2" w:rsidP="00B902F7">
      <w:pPr>
        <w:pStyle w:val="ListParagraph"/>
        <w:widowControl/>
        <w:numPr>
          <w:ilvl w:val="0"/>
          <w:numId w:val="18"/>
        </w:numPr>
        <w:autoSpaceDN w:val="0"/>
        <w:snapToGrid w:val="0"/>
        <w:ind w:leftChars="0"/>
        <w:rPr>
          <w:rFonts w:ascii="Times New Roman" w:hAnsi="Times New Roman"/>
          <w:sz w:val="20"/>
          <w:szCs w:val="20"/>
        </w:rPr>
      </w:pPr>
      <w:r w:rsidRPr="00A702CC">
        <w:rPr>
          <w:rFonts w:ascii="Times New Roman" w:hAnsi="Times New Roman"/>
          <w:sz w:val="20"/>
          <w:szCs w:val="20"/>
        </w:rPr>
        <w:t>For joint and separate DL/UL TCI, DL large scale QCL properties are inferred from one (qcl-Type1) or two RSs (qcl-Type1 and qcl-Type2) analogous to Rel.15/16</w:t>
      </w:r>
    </w:p>
    <w:p w14:paraId="1D55E0E1" w14:textId="77777777" w:rsidR="00A83BB2" w:rsidRPr="00A702CC" w:rsidRDefault="00A83BB2" w:rsidP="00B902F7">
      <w:pPr>
        <w:pStyle w:val="ListParagraph"/>
        <w:widowControl/>
        <w:numPr>
          <w:ilvl w:val="0"/>
          <w:numId w:val="18"/>
        </w:numPr>
        <w:autoSpaceDN w:val="0"/>
        <w:snapToGrid w:val="0"/>
        <w:ind w:leftChars="0"/>
        <w:rPr>
          <w:rFonts w:ascii="Times New Roman" w:hAnsi="Times New Roman"/>
          <w:sz w:val="20"/>
          <w:szCs w:val="20"/>
        </w:rPr>
      </w:pPr>
      <w:r w:rsidRPr="00A702CC">
        <w:rPr>
          <w:rFonts w:ascii="Times New Roman" w:hAnsi="Times New Roman"/>
          <w:sz w:val="20"/>
          <w:szCs w:val="20"/>
        </w:rPr>
        <w:t xml:space="preserve">For joint DL/UL TCI, UL spatial filter is derived from the RS of DL QCL Type D </w:t>
      </w:r>
    </w:p>
    <w:p w14:paraId="02A0D722" w14:textId="77777777" w:rsidR="00A83BB2" w:rsidRPr="00A702CC" w:rsidRDefault="00A83BB2" w:rsidP="00A702CC">
      <w:pPr>
        <w:snapToGrid w:val="0"/>
        <w:spacing w:after="0"/>
        <w:jc w:val="both"/>
      </w:pPr>
    </w:p>
    <w:p w14:paraId="6F69DA16" w14:textId="77777777" w:rsidR="00A83BB2" w:rsidRPr="00A702CC" w:rsidRDefault="00A83BB2" w:rsidP="00A702CC">
      <w:pPr>
        <w:snapToGrid w:val="0"/>
        <w:spacing w:after="0"/>
        <w:jc w:val="both"/>
      </w:pPr>
      <w:r w:rsidRPr="00A702CC">
        <w:rPr>
          <w:b/>
          <w:bCs/>
          <w:highlight w:val="green"/>
        </w:rPr>
        <w:t>Agreement</w:t>
      </w:r>
    </w:p>
    <w:p w14:paraId="4AE07AAD" w14:textId="77777777" w:rsidR="00A83BB2" w:rsidRPr="00A702CC" w:rsidRDefault="00A83BB2" w:rsidP="00A702CC">
      <w:pPr>
        <w:snapToGrid w:val="0"/>
        <w:spacing w:after="0"/>
        <w:jc w:val="both"/>
      </w:pPr>
      <w:r w:rsidRPr="00A702CC">
        <w:t>On Rel.17 unified TCI framework, by RAN1#104bis-e, down select or modify at least one from the following alternatives:</w:t>
      </w:r>
    </w:p>
    <w:p w14:paraId="20CF12FF" w14:textId="77777777" w:rsidR="00A83BB2" w:rsidRPr="00A702CC" w:rsidRDefault="00A83BB2" w:rsidP="00B902F7">
      <w:pPr>
        <w:pStyle w:val="ListParagraph"/>
        <w:widowControl/>
        <w:numPr>
          <w:ilvl w:val="0"/>
          <w:numId w:val="19"/>
        </w:numPr>
        <w:autoSpaceDN w:val="0"/>
        <w:snapToGrid w:val="0"/>
        <w:ind w:leftChars="0"/>
        <w:rPr>
          <w:rFonts w:ascii="Times New Roman" w:hAnsi="Times New Roman"/>
          <w:sz w:val="20"/>
          <w:szCs w:val="20"/>
        </w:rPr>
      </w:pPr>
      <w:r w:rsidRPr="00A702CC">
        <w:rPr>
          <w:rFonts w:ascii="Times New Roman" w:hAnsi="Times New Roman"/>
          <w:sz w:val="20"/>
          <w:szCs w:val="20"/>
        </w:rPr>
        <w:t xml:space="preserve">Alt1. A UE can be dynamically indicated with either joint DL/UL TCI or separate DL/UL TCI </w:t>
      </w:r>
    </w:p>
    <w:p w14:paraId="43187370" w14:textId="77777777" w:rsidR="00A83BB2" w:rsidRPr="00A702CC" w:rsidRDefault="00A83BB2" w:rsidP="00B902F7">
      <w:pPr>
        <w:pStyle w:val="ListParagraph"/>
        <w:widowControl/>
        <w:numPr>
          <w:ilvl w:val="1"/>
          <w:numId w:val="19"/>
        </w:numPr>
        <w:autoSpaceDN w:val="0"/>
        <w:snapToGrid w:val="0"/>
        <w:ind w:leftChars="0"/>
        <w:rPr>
          <w:rFonts w:ascii="Times New Roman" w:hAnsi="Times New Roman"/>
          <w:sz w:val="20"/>
          <w:szCs w:val="20"/>
        </w:rPr>
      </w:pPr>
      <w:r w:rsidRPr="00A702CC">
        <w:rPr>
          <w:rFonts w:ascii="Times New Roman" w:hAnsi="Times New Roman"/>
          <w:sz w:val="20"/>
          <w:szCs w:val="20"/>
        </w:rPr>
        <w:t>Details on dynamic indication are FFS</w:t>
      </w:r>
    </w:p>
    <w:p w14:paraId="1C116F60" w14:textId="77777777" w:rsidR="00A83BB2" w:rsidRPr="00A702CC" w:rsidRDefault="00A83BB2" w:rsidP="00B902F7">
      <w:pPr>
        <w:pStyle w:val="ListParagraph"/>
        <w:widowControl/>
        <w:numPr>
          <w:ilvl w:val="1"/>
          <w:numId w:val="19"/>
        </w:numPr>
        <w:autoSpaceDN w:val="0"/>
        <w:snapToGrid w:val="0"/>
        <w:ind w:leftChars="0"/>
        <w:rPr>
          <w:rFonts w:ascii="Times New Roman" w:hAnsi="Times New Roman"/>
          <w:sz w:val="20"/>
          <w:szCs w:val="20"/>
        </w:rPr>
      </w:pPr>
      <w:r w:rsidRPr="00A702CC">
        <w:rPr>
          <w:rFonts w:ascii="Times New Roman" w:hAnsi="Times New Roman"/>
          <w:sz w:val="20"/>
          <w:szCs w:val="20"/>
        </w:rPr>
        <w:t>FFS: UE capability for the support of joint DL/UL TCI and/or separate DL/UL TCI</w:t>
      </w:r>
    </w:p>
    <w:p w14:paraId="63EA67A0" w14:textId="77777777" w:rsidR="00A83BB2" w:rsidRPr="00A702CC" w:rsidRDefault="00A83BB2" w:rsidP="00B902F7">
      <w:pPr>
        <w:pStyle w:val="ListParagraph"/>
        <w:widowControl/>
        <w:numPr>
          <w:ilvl w:val="0"/>
          <w:numId w:val="19"/>
        </w:numPr>
        <w:autoSpaceDN w:val="0"/>
        <w:snapToGrid w:val="0"/>
        <w:ind w:leftChars="0"/>
        <w:rPr>
          <w:rFonts w:ascii="Times New Roman" w:hAnsi="Times New Roman"/>
          <w:sz w:val="20"/>
          <w:szCs w:val="20"/>
        </w:rPr>
      </w:pPr>
      <w:r w:rsidRPr="00A702CC">
        <w:rPr>
          <w:rFonts w:ascii="Times New Roman" w:hAnsi="Times New Roman"/>
          <w:sz w:val="20"/>
          <w:szCs w:val="20"/>
        </w:rPr>
        <w:t>Alt2A. A UE can be configured with either joint DL/UL TCI or separate DL/UL TCI via RRC signaling</w:t>
      </w:r>
    </w:p>
    <w:p w14:paraId="32965658" w14:textId="77777777" w:rsidR="00A83BB2" w:rsidRPr="00A702CC" w:rsidRDefault="00A83BB2" w:rsidP="00B902F7">
      <w:pPr>
        <w:pStyle w:val="ListParagraph"/>
        <w:widowControl/>
        <w:numPr>
          <w:ilvl w:val="0"/>
          <w:numId w:val="19"/>
        </w:numPr>
        <w:autoSpaceDN w:val="0"/>
        <w:snapToGrid w:val="0"/>
        <w:ind w:leftChars="0"/>
        <w:rPr>
          <w:rFonts w:ascii="Times New Roman" w:hAnsi="Times New Roman"/>
          <w:sz w:val="20"/>
          <w:szCs w:val="20"/>
        </w:rPr>
      </w:pPr>
      <w:r w:rsidRPr="00A702CC">
        <w:rPr>
          <w:rFonts w:ascii="Times New Roman" w:hAnsi="Times New Roman"/>
          <w:sz w:val="20"/>
          <w:szCs w:val="20"/>
        </w:rPr>
        <w:t>Alt2B. A UE can be configured with either joint DL/UL TCI, separate DL/UL TCI, or both via RRC signaling</w:t>
      </w:r>
    </w:p>
    <w:p w14:paraId="4C7B330D" w14:textId="77777777" w:rsidR="00A83BB2" w:rsidRPr="00A702CC" w:rsidRDefault="00A83BB2" w:rsidP="00B902F7">
      <w:pPr>
        <w:pStyle w:val="ListParagraph"/>
        <w:widowControl/>
        <w:numPr>
          <w:ilvl w:val="0"/>
          <w:numId w:val="19"/>
        </w:numPr>
        <w:autoSpaceDN w:val="0"/>
        <w:snapToGrid w:val="0"/>
        <w:ind w:leftChars="0"/>
        <w:rPr>
          <w:rFonts w:ascii="Times New Roman" w:hAnsi="Times New Roman"/>
          <w:sz w:val="20"/>
          <w:szCs w:val="20"/>
        </w:rPr>
      </w:pPr>
      <w:r w:rsidRPr="00A702CC">
        <w:rPr>
          <w:rFonts w:ascii="Times New Roman" w:hAnsi="Times New Roman"/>
          <w:sz w:val="20"/>
          <w:szCs w:val="20"/>
        </w:rPr>
        <w:lastRenderedPageBreak/>
        <w:t>Alt3. A UE can be configured with either joint DL/UL TCI or separate DL/UL TCI via MAC CE signaling</w:t>
      </w:r>
    </w:p>
    <w:p w14:paraId="2D6265B2" w14:textId="77777777" w:rsidR="00A83BB2" w:rsidRPr="00A702CC" w:rsidRDefault="00A83BB2" w:rsidP="00B902F7">
      <w:pPr>
        <w:pStyle w:val="ListParagraph"/>
        <w:widowControl/>
        <w:numPr>
          <w:ilvl w:val="1"/>
          <w:numId w:val="19"/>
        </w:numPr>
        <w:autoSpaceDN w:val="0"/>
        <w:snapToGrid w:val="0"/>
        <w:ind w:leftChars="0"/>
        <w:rPr>
          <w:rFonts w:ascii="Times New Roman" w:hAnsi="Times New Roman"/>
          <w:sz w:val="20"/>
          <w:szCs w:val="20"/>
        </w:rPr>
      </w:pPr>
      <w:r w:rsidRPr="00A702CC">
        <w:rPr>
          <w:rFonts w:ascii="Times New Roman" w:hAnsi="Times New Roman"/>
          <w:sz w:val="20"/>
          <w:szCs w:val="20"/>
        </w:rPr>
        <w:t>Details on how this is signaled in relation to TCI activation are FFS</w:t>
      </w:r>
    </w:p>
    <w:p w14:paraId="32E42DB0" w14:textId="77777777" w:rsidR="00A83BB2" w:rsidRPr="00A702CC" w:rsidRDefault="00A83BB2" w:rsidP="00A702CC">
      <w:pPr>
        <w:snapToGrid w:val="0"/>
        <w:spacing w:after="0"/>
        <w:jc w:val="both"/>
      </w:pPr>
    </w:p>
    <w:p w14:paraId="76B99279" w14:textId="77777777" w:rsidR="00A83BB2" w:rsidRPr="00A702CC" w:rsidRDefault="00A83BB2" w:rsidP="00A702CC">
      <w:pPr>
        <w:snapToGrid w:val="0"/>
        <w:spacing w:after="0"/>
        <w:jc w:val="both"/>
      </w:pPr>
      <w:r w:rsidRPr="00A702CC">
        <w:rPr>
          <w:b/>
          <w:bCs/>
          <w:highlight w:val="green"/>
        </w:rPr>
        <w:t>Agreement</w:t>
      </w:r>
    </w:p>
    <w:p w14:paraId="48352E7B" w14:textId="77777777" w:rsidR="00A83BB2" w:rsidRPr="00A702CC" w:rsidRDefault="00A83BB2" w:rsidP="00A702CC">
      <w:pPr>
        <w:snapToGrid w:val="0"/>
        <w:spacing w:after="0"/>
        <w:jc w:val="both"/>
      </w:pPr>
      <w:r w:rsidRPr="00A702CC">
        <w:t>On Rel.17 unified TCI framework, decide by RAN1#104bis-e:</w:t>
      </w:r>
    </w:p>
    <w:p w14:paraId="3B450EB5" w14:textId="77777777" w:rsidR="00A83BB2" w:rsidRPr="00A702CC" w:rsidRDefault="00A83BB2" w:rsidP="00B902F7">
      <w:pPr>
        <w:pStyle w:val="ListParagraph"/>
        <w:widowControl/>
        <w:numPr>
          <w:ilvl w:val="0"/>
          <w:numId w:val="20"/>
        </w:numPr>
        <w:autoSpaceDN w:val="0"/>
        <w:snapToGrid w:val="0"/>
        <w:ind w:leftChars="0"/>
        <w:rPr>
          <w:rFonts w:ascii="Times New Roman" w:hAnsi="Times New Roman"/>
          <w:sz w:val="20"/>
          <w:szCs w:val="20"/>
        </w:rPr>
      </w:pPr>
      <w:r w:rsidRPr="00A702CC">
        <w:rPr>
          <w:rFonts w:ascii="Times New Roman" w:hAnsi="Times New Roman"/>
          <w:sz w:val="20"/>
          <w:szCs w:val="20"/>
        </w:rPr>
        <w:t>Whether DL or, if applicable, joint TCI also applies to the following signals. If not, FFS any other enhancement over Rel.15/16:</w:t>
      </w:r>
    </w:p>
    <w:p w14:paraId="6352106A" w14:textId="77777777" w:rsidR="00A83BB2" w:rsidRPr="00A702CC" w:rsidRDefault="00A83BB2" w:rsidP="00B902F7">
      <w:pPr>
        <w:pStyle w:val="ListParagraph"/>
        <w:widowControl/>
        <w:numPr>
          <w:ilvl w:val="1"/>
          <w:numId w:val="20"/>
        </w:numPr>
        <w:autoSpaceDN w:val="0"/>
        <w:snapToGrid w:val="0"/>
        <w:ind w:leftChars="0"/>
        <w:rPr>
          <w:rFonts w:ascii="Times New Roman" w:hAnsi="Times New Roman"/>
          <w:sz w:val="20"/>
          <w:szCs w:val="20"/>
        </w:rPr>
      </w:pPr>
      <w:r w:rsidRPr="00A702CC">
        <w:rPr>
          <w:rFonts w:ascii="Times New Roman" w:hAnsi="Times New Roman"/>
          <w:sz w:val="20"/>
          <w:szCs w:val="20"/>
        </w:rPr>
        <w:t>CSI-RS resources for CSI</w:t>
      </w:r>
    </w:p>
    <w:p w14:paraId="5E4CAA77" w14:textId="77777777" w:rsidR="00A83BB2" w:rsidRPr="00A702CC" w:rsidRDefault="00A83BB2" w:rsidP="00B902F7">
      <w:pPr>
        <w:pStyle w:val="ListParagraph"/>
        <w:widowControl/>
        <w:numPr>
          <w:ilvl w:val="1"/>
          <w:numId w:val="20"/>
        </w:numPr>
        <w:autoSpaceDN w:val="0"/>
        <w:snapToGrid w:val="0"/>
        <w:ind w:leftChars="0"/>
        <w:rPr>
          <w:rFonts w:ascii="Times New Roman" w:hAnsi="Times New Roman"/>
          <w:sz w:val="20"/>
          <w:szCs w:val="20"/>
        </w:rPr>
      </w:pPr>
      <w:r w:rsidRPr="00A702CC">
        <w:rPr>
          <w:rFonts w:ascii="Times New Roman" w:hAnsi="Times New Roman"/>
          <w:sz w:val="20"/>
          <w:szCs w:val="20"/>
        </w:rPr>
        <w:t>Some CSI-RS resources for BM, if so, which ones (e.g. aperiodic, repetition ‘ON’)</w:t>
      </w:r>
    </w:p>
    <w:p w14:paraId="3E349004" w14:textId="77777777" w:rsidR="00A83BB2" w:rsidRPr="00A702CC" w:rsidRDefault="00A83BB2" w:rsidP="00B902F7">
      <w:pPr>
        <w:pStyle w:val="ListParagraph"/>
        <w:widowControl/>
        <w:numPr>
          <w:ilvl w:val="1"/>
          <w:numId w:val="20"/>
        </w:numPr>
        <w:autoSpaceDN w:val="0"/>
        <w:snapToGrid w:val="0"/>
        <w:ind w:leftChars="0"/>
        <w:rPr>
          <w:rFonts w:ascii="Times New Roman" w:hAnsi="Times New Roman"/>
          <w:sz w:val="20"/>
          <w:szCs w:val="20"/>
        </w:rPr>
      </w:pPr>
      <w:r w:rsidRPr="00A702CC">
        <w:rPr>
          <w:rFonts w:ascii="Times New Roman" w:hAnsi="Times New Roman"/>
          <w:sz w:val="20"/>
          <w:szCs w:val="20"/>
        </w:rPr>
        <w:t>CSI-RS for tracking</w:t>
      </w:r>
    </w:p>
    <w:p w14:paraId="0185BBCE" w14:textId="77777777" w:rsidR="00A83BB2" w:rsidRPr="00A702CC" w:rsidRDefault="00A83BB2" w:rsidP="00B902F7">
      <w:pPr>
        <w:pStyle w:val="ListParagraph"/>
        <w:widowControl/>
        <w:numPr>
          <w:ilvl w:val="0"/>
          <w:numId w:val="20"/>
        </w:numPr>
        <w:autoSpaceDN w:val="0"/>
        <w:snapToGrid w:val="0"/>
        <w:ind w:leftChars="0"/>
        <w:rPr>
          <w:rFonts w:ascii="Times New Roman" w:hAnsi="Times New Roman"/>
          <w:sz w:val="20"/>
          <w:szCs w:val="20"/>
        </w:rPr>
      </w:pPr>
      <w:r w:rsidRPr="00A702CC">
        <w:rPr>
          <w:rFonts w:ascii="Times New Roman" w:hAnsi="Times New Roman"/>
          <w:sz w:val="20"/>
          <w:szCs w:val="20"/>
        </w:rPr>
        <w:t>Whether UL or, if applicable, joint TCI also applies to the following signals</w:t>
      </w:r>
    </w:p>
    <w:p w14:paraId="028272DB" w14:textId="77777777" w:rsidR="00A83BB2" w:rsidRPr="00A702CC" w:rsidRDefault="00A83BB2" w:rsidP="00B902F7">
      <w:pPr>
        <w:pStyle w:val="ListParagraph"/>
        <w:widowControl/>
        <w:numPr>
          <w:ilvl w:val="1"/>
          <w:numId w:val="20"/>
        </w:numPr>
        <w:autoSpaceDN w:val="0"/>
        <w:snapToGrid w:val="0"/>
        <w:ind w:leftChars="0"/>
        <w:rPr>
          <w:rFonts w:ascii="Times New Roman" w:hAnsi="Times New Roman"/>
          <w:sz w:val="20"/>
          <w:szCs w:val="20"/>
        </w:rPr>
      </w:pPr>
      <w:r w:rsidRPr="00A702CC">
        <w:rPr>
          <w:rFonts w:ascii="Times New Roman" w:hAnsi="Times New Roman"/>
          <w:sz w:val="20"/>
          <w:szCs w:val="20"/>
        </w:rPr>
        <w:t>Some SRS resources or resource sets for BM</w:t>
      </w:r>
    </w:p>
    <w:p w14:paraId="617CE4B2" w14:textId="77777777" w:rsidR="00A83BB2" w:rsidRPr="00A702CC" w:rsidRDefault="00A83BB2" w:rsidP="00A702CC">
      <w:pPr>
        <w:snapToGrid w:val="0"/>
        <w:spacing w:after="0"/>
        <w:jc w:val="both"/>
      </w:pPr>
    </w:p>
    <w:p w14:paraId="0F5E5B4A" w14:textId="77777777" w:rsidR="00A83BB2" w:rsidRPr="00A702CC" w:rsidRDefault="00A83BB2" w:rsidP="00A702CC">
      <w:pPr>
        <w:snapToGrid w:val="0"/>
        <w:spacing w:after="0"/>
        <w:jc w:val="both"/>
      </w:pPr>
      <w:r w:rsidRPr="00A702CC">
        <w:rPr>
          <w:b/>
          <w:bCs/>
          <w:highlight w:val="green"/>
        </w:rPr>
        <w:t>Agreement</w:t>
      </w:r>
    </w:p>
    <w:p w14:paraId="31E0F036" w14:textId="77777777" w:rsidR="00A83BB2" w:rsidRPr="00A702CC" w:rsidRDefault="00A83BB2" w:rsidP="00A702CC">
      <w:pPr>
        <w:snapToGrid w:val="0"/>
        <w:spacing w:after="0"/>
        <w:jc w:val="both"/>
      </w:pPr>
      <w:r w:rsidRPr="00A702CC">
        <w:t xml:space="preserve">On the setting of UL PC parameters except for PL-RS (P0, alpha, closed loop index) for Rel.17 unified TCI framework: </w:t>
      </w:r>
    </w:p>
    <w:p w14:paraId="1D6C28A7" w14:textId="77777777" w:rsidR="00A83BB2" w:rsidRPr="00A702CC" w:rsidRDefault="00A83BB2" w:rsidP="00B902F7">
      <w:pPr>
        <w:pStyle w:val="ListParagraph"/>
        <w:widowControl/>
        <w:numPr>
          <w:ilvl w:val="0"/>
          <w:numId w:val="21"/>
        </w:numPr>
        <w:autoSpaceDN w:val="0"/>
        <w:snapToGrid w:val="0"/>
        <w:ind w:leftChars="0"/>
        <w:rPr>
          <w:rFonts w:ascii="Times New Roman" w:hAnsi="Times New Roman"/>
          <w:sz w:val="20"/>
          <w:szCs w:val="20"/>
        </w:rPr>
      </w:pPr>
      <w:r w:rsidRPr="00A702CC">
        <w:rPr>
          <w:rFonts w:ascii="Times New Roman" w:hAnsi="Times New Roman"/>
          <w:sz w:val="20"/>
          <w:szCs w:val="20"/>
        </w:rPr>
        <w:t>The setting of (P0, alpha, closed loop index) is at least associated with UL channel or UL RS</w:t>
      </w:r>
    </w:p>
    <w:p w14:paraId="59604AC2" w14:textId="77777777" w:rsidR="00A83BB2" w:rsidRPr="00A702CC" w:rsidRDefault="00A83BB2" w:rsidP="00B902F7">
      <w:pPr>
        <w:pStyle w:val="ListParagraph"/>
        <w:widowControl/>
        <w:numPr>
          <w:ilvl w:val="0"/>
          <w:numId w:val="21"/>
        </w:numPr>
        <w:autoSpaceDN w:val="0"/>
        <w:snapToGrid w:val="0"/>
        <w:ind w:leftChars="0"/>
        <w:rPr>
          <w:rFonts w:ascii="Times New Roman" w:hAnsi="Times New Roman"/>
          <w:sz w:val="20"/>
          <w:szCs w:val="20"/>
        </w:rPr>
      </w:pPr>
      <w:r w:rsidRPr="00A702CC">
        <w:rPr>
          <w:rFonts w:ascii="Times New Roman" w:hAnsi="Times New Roman"/>
          <w:sz w:val="20"/>
          <w:szCs w:val="20"/>
        </w:rPr>
        <w:t> Select or modify from one of the following alternatives by RAN1#104bis-e for PUCCH, PUSCH, and SRS separately:</w:t>
      </w:r>
    </w:p>
    <w:p w14:paraId="5E20E83D" w14:textId="77777777" w:rsidR="00A83BB2" w:rsidRPr="00A702CC" w:rsidRDefault="00A83BB2" w:rsidP="00B902F7">
      <w:pPr>
        <w:pStyle w:val="ListParagraph"/>
        <w:widowControl/>
        <w:numPr>
          <w:ilvl w:val="1"/>
          <w:numId w:val="21"/>
        </w:numPr>
        <w:autoSpaceDN w:val="0"/>
        <w:snapToGrid w:val="0"/>
        <w:ind w:leftChars="0"/>
        <w:rPr>
          <w:rFonts w:ascii="Times New Roman" w:hAnsi="Times New Roman"/>
          <w:sz w:val="20"/>
          <w:szCs w:val="20"/>
        </w:rPr>
      </w:pPr>
      <w:r w:rsidRPr="00A702CC">
        <w:rPr>
          <w:rFonts w:ascii="Times New Roman" w:hAnsi="Times New Roman"/>
          <w:sz w:val="20"/>
          <w:szCs w:val="20"/>
        </w:rPr>
        <w:t>Alt1. The setting of (P0, alpha, closed loop index) is also associated with UL or (if applicable) joint TCI state</w:t>
      </w:r>
    </w:p>
    <w:p w14:paraId="2F7A5E5A" w14:textId="77777777" w:rsidR="00A83BB2" w:rsidRPr="00A702CC" w:rsidRDefault="00A83BB2" w:rsidP="00B902F7">
      <w:pPr>
        <w:pStyle w:val="ListParagraph"/>
        <w:widowControl/>
        <w:numPr>
          <w:ilvl w:val="1"/>
          <w:numId w:val="21"/>
        </w:numPr>
        <w:autoSpaceDN w:val="0"/>
        <w:snapToGrid w:val="0"/>
        <w:ind w:leftChars="0"/>
        <w:rPr>
          <w:rFonts w:ascii="Times New Roman" w:hAnsi="Times New Roman"/>
          <w:sz w:val="20"/>
          <w:szCs w:val="20"/>
        </w:rPr>
      </w:pPr>
      <w:r w:rsidRPr="00A702CC">
        <w:rPr>
          <w:rFonts w:ascii="Times New Roman" w:hAnsi="Times New Roman"/>
          <w:sz w:val="20"/>
          <w:szCs w:val="20"/>
        </w:rPr>
        <w:t>Alt2. The setting of (P0, alpha, closed loop index) is included with UL or (if applicable) joint TCI state</w:t>
      </w:r>
    </w:p>
    <w:p w14:paraId="048275A5" w14:textId="77777777" w:rsidR="00A83BB2" w:rsidRPr="00A702CC" w:rsidRDefault="00A83BB2" w:rsidP="00B902F7">
      <w:pPr>
        <w:pStyle w:val="ListParagraph"/>
        <w:widowControl/>
        <w:numPr>
          <w:ilvl w:val="1"/>
          <w:numId w:val="21"/>
        </w:numPr>
        <w:autoSpaceDN w:val="0"/>
        <w:snapToGrid w:val="0"/>
        <w:ind w:leftChars="0"/>
        <w:rPr>
          <w:rFonts w:ascii="Times New Roman" w:hAnsi="Times New Roman"/>
          <w:sz w:val="20"/>
          <w:szCs w:val="20"/>
        </w:rPr>
      </w:pPr>
      <w:r w:rsidRPr="00A702CC">
        <w:rPr>
          <w:rFonts w:ascii="Times New Roman" w:hAnsi="Times New Roman"/>
          <w:sz w:val="20"/>
          <w:szCs w:val="20"/>
        </w:rPr>
        <w:t>Alt3. The setting of (P0, alpha, closed loop index) is neither associated with nor included in UL or (if applicable) joint TCI state</w:t>
      </w:r>
    </w:p>
    <w:p w14:paraId="1BE7F158" w14:textId="77777777" w:rsidR="00A83BB2" w:rsidRPr="00A702CC" w:rsidRDefault="00A83BB2" w:rsidP="00B902F7">
      <w:pPr>
        <w:pStyle w:val="ListParagraph"/>
        <w:widowControl/>
        <w:numPr>
          <w:ilvl w:val="1"/>
          <w:numId w:val="21"/>
        </w:numPr>
        <w:autoSpaceDN w:val="0"/>
        <w:snapToGrid w:val="0"/>
        <w:ind w:leftChars="0"/>
        <w:rPr>
          <w:rFonts w:ascii="Times New Roman" w:hAnsi="Times New Roman"/>
          <w:sz w:val="20"/>
          <w:szCs w:val="20"/>
        </w:rPr>
      </w:pPr>
      <w:r w:rsidRPr="00A702CC">
        <w:rPr>
          <w:rFonts w:ascii="Times New Roman" w:hAnsi="Times New Roman"/>
          <w:sz w:val="20"/>
          <w:szCs w:val="20"/>
        </w:rPr>
        <w:t>Alt4. The setting of (P0, alpha, closed loop index) is determined as in Rel-16 without enhancement</w:t>
      </w:r>
    </w:p>
    <w:p w14:paraId="2C226B80" w14:textId="77777777" w:rsidR="00A83BB2" w:rsidRPr="00A702CC" w:rsidRDefault="00A83BB2" w:rsidP="00A702CC">
      <w:pPr>
        <w:snapToGrid w:val="0"/>
        <w:spacing w:after="0"/>
      </w:pPr>
    </w:p>
    <w:p w14:paraId="3F82DF9F" w14:textId="77777777" w:rsidR="00A83BB2" w:rsidRPr="00A702CC" w:rsidRDefault="00A83BB2" w:rsidP="00A702CC">
      <w:pPr>
        <w:snapToGrid w:val="0"/>
        <w:spacing w:after="0"/>
        <w:jc w:val="both"/>
      </w:pPr>
      <w:r w:rsidRPr="00A702CC">
        <w:rPr>
          <w:b/>
          <w:bCs/>
          <w:highlight w:val="green"/>
        </w:rPr>
        <w:t>Agreement</w:t>
      </w:r>
    </w:p>
    <w:p w14:paraId="1AC9B39A" w14:textId="77777777" w:rsidR="00A83BB2" w:rsidRPr="00A702CC" w:rsidRDefault="00A83BB2" w:rsidP="00A702CC">
      <w:pPr>
        <w:snapToGrid w:val="0"/>
        <w:spacing w:after="0"/>
        <w:jc w:val="both"/>
      </w:pPr>
      <w:r w:rsidRPr="00A702CC">
        <w:t>On the beam application time for Rel.17 DCI-based beam indication, the beam application time can be configured by the gNB based on UE capability</w:t>
      </w:r>
    </w:p>
    <w:p w14:paraId="46FBD072" w14:textId="77777777" w:rsidR="00A83BB2" w:rsidRPr="00A702CC" w:rsidRDefault="00A83BB2" w:rsidP="00B902F7">
      <w:pPr>
        <w:numPr>
          <w:ilvl w:val="0"/>
          <w:numId w:val="22"/>
        </w:numPr>
        <w:overflowPunct/>
        <w:autoSpaceDE/>
        <w:adjustRightInd/>
        <w:snapToGrid w:val="0"/>
        <w:spacing w:after="0"/>
        <w:jc w:val="both"/>
      </w:pPr>
      <w:r w:rsidRPr="00A702CC">
        <w:t>Support a UE capability for the minimum value of beam application time</w:t>
      </w:r>
    </w:p>
    <w:p w14:paraId="4578736A" w14:textId="77777777" w:rsidR="00A83BB2" w:rsidRPr="00A702CC" w:rsidRDefault="00A83BB2" w:rsidP="00B902F7">
      <w:pPr>
        <w:numPr>
          <w:ilvl w:val="0"/>
          <w:numId w:val="22"/>
        </w:numPr>
        <w:overflowPunct/>
        <w:autoSpaceDE/>
        <w:adjustRightInd/>
        <w:snapToGrid w:val="0"/>
        <w:spacing w:after="0"/>
        <w:jc w:val="both"/>
      </w:pPr>
      <w:r w:rsidRPr="00A702CC">
        <w:t xml:space="preserve">FFS: the exact minimum values of beam application time supported by UE </w:t>
      </w:r>
    </w:p>
    <w:p w14:paraId="38F086B8" w14:textId="77777777" w:rsidR="00A83BB2" w:rsidRPr="00A702CC" w:rsidRDefault="00A83BB2" w:rsidP="00B902F7">
      <w:pPr>
        <w:numPr>
          <w:ilvl w:val="0"/>
          <w:numId w:val="22"/>
        </w:numPr>
        <w:overflowPunct/>
        <w:autoSpaceDE/>
        <w:adjustRightInd/>
        <w:snapToGrid w:val="0"/>
        <w:spacing w:after="0"/>
        <w:jc w:val="both"/>
      </w:pPr>
      <w:r w:rsidRPr="00A702CC">
        <w:t>FFS: whether existing UE capability can be reused as this UE capability.</w:t>
      </w:r>
    </w:p>
    <w:p w14:paraId="7E6D192E" w14:textId="77777777" w:rsidR="00A83BB2" w:rsidRPr="00A702CC" w:rsidRDefault="00A83BB2" w:rsidP="00B902F7">
      <w:pPr>
        <w:numPr>
          <w:ilvl w:val="0"/>
          <w:numId w:val="22"/>
        </w:numPr>
        <w:overflowPunct/>
        <w:autoSpaceDE/>
        <w:adjustRightInd/>
        <w:snapToGrid w:val="0"/>
        <w:spacing w:after="0"/>
        <w:jc w:val="both"/>
      </w:pPr>
      <w:r w:rsidRPr="00A702CC">
        <w:t>FFS: whether different beam application time values are supported for uplink and downlink</w:t>
      </w:r>
    </w:p>
    <w:p w14:paraId="3A6BFFD5" w14:textId="77777777" w:rsidR="00A83BB2" w:rsidRPr="00A702CC" w:rsidRDefault="00A83BB2" w:rsidP="00B902F7">
      <w:pPr>
        <w:numPr>
          <w:ilvl w:val="0"/>
          <w:numId w:val="22"/>
        </w:numPr>
        <w:overflowPunct/>
        <w:autoSpaceDE/>
        <w:adjustRightInd/>
        <w:snapToGrid w:val="0"/>
        <w:spacing w:after="0"/>
        <w:jc w:val="both"/>
      </w:pPr>
      <w:r w:rsidRPr="00A702CC">
        <w:t>FFS: whether UE capability needs to be introduced for the maximum value of beam application time</w:t>
      </w:r>
    </w:p>
    <w:p w14:paraId="5C426D9D" w14:textId="77777777" w:rsidR="00A83BB2" w:rsidRPr="00A702CC" w:rsidRDefault="00A83BB2" w:rsidP="00B902F7">
      <w:pPr>
        <w:numPr>
          <w:ilvl w:val="0"/>
          <w:numId w:val="22"/>
        </w:numPr>
        <w:overflowPunct/>
        <w:autoSpaceDE/>
        <w:adjustRightInd/>
        <w:snapToGrid w:val="0"/>
        <w:spacing w:after="0"/>
        <w:jc w:val="both"/>
        <w:rPr>
          <w:lang w:val="en-US"/>
        </w:rPr>
      </w:pPr>
      <w:r w:rsidRPr="00A702CC">
        <w:t>FFS: the reference for defining the UE capability (e.g. from DCI reception or ACK transmission)</w:t>
      </w:r>
    </w:p>
    <w:p w14:paraId="7B73F4B3" w14:textId="77777777" w:rsidR="00A83BB2" w:rsidRPr="00A702CC" w:rsidRDefault="00A83BB2" w:rsidP="00B902F7">
      <w:pPr>
        <w:numPr>
          <w:ilvl w:val="0"/>
          <w:numId w:val="22"/>
        </w:numPr>
        <w:overflowPunct/>
        <w:autoSpaceDE/>
        <w:adjustRightInd/>
        <w:snapToGrid w:val="0"/>
        <w:spacing w:after="0"/>
        <w:jc w:val="both"/>
      </w:pPr>
      <w:r w:rsidRPr="00A702CC">
        <w:t>FFS: whether a UE is allowed to report more than 1 values in case of MPUE</w:t>
      </w:r>
    </w:p>
    <w:p w14:paraId="2A7F80F9" w14:textId="77777777" w:rsidR="00A83BB2" w:rsidRPr="00A702CC" w:rsidRDefault="00A83BB2" w:rsidP="00B902F7">
      <w:pPr>
        <w:numPr>
          <w:ilvl w:val="0"/>
          <w:numId w:val="22"/>
        </w:numPr>
        <w:overflowPunct/>
        <w:autoSpaceDE/>
        <w:adjustRightInd/>
        <w:snapToGrid w:val="0"/>
        <w:spacing w:after="0"/>
        <w:jc w:val="both"/>
      </w:pPr>
      <w:r w:rsidRPr="00A702CC">
        <w:t>FFS: the application time when DCI and applied channel(s) are on different CCs with same/different SCS(s)s</w:t>
      </w:r>
    </w:p>
    <w:p w14:paraId="7883935D" w14:textId="77777777" w:rsidR="00A83BB2" w:rsidRPr="00A702CC" w:rsidRDefault="00A83BB2" w:rsidP="00A702CC">
      <w:pPr>
        <w:snapToGrid w:val="0"/>
        <w:spacing w:after="0"/>
      </w:pPr>
    </w:p>
    <w:p w14:paraId="6AB95EDA" w14:textId="77777777" w:rsidR="00A83BB2" w:rsidRPr="00A702CC" w:rsidRDefault="00A83BB2" w:rsidP="00A702CC">
      <w:pPr>
        <w:snapToGrid w:val="0"/>
        <w:spacing w:after="0"/>
        <w:rPr>
          <w:b/>
          <w:bCs/>
        </w:rPr>
      </w:pPr>
      <w:r w:rsidRPr="00A702CC">
        <w:rPr>
          <w:b/>
          <w:bCs/>
        </w:rPr>
        <w:t>Conclusion</w:t>
      </w:r>
    </w:p>
    <w:p w14:paraId="6478CC00" w14:textId="77777777" w:rsidR="00A83BB2" w:rsidRPr="00A702CC" w:rsidRDefault="00A83BB2" w:rsidP="00A702CC">
      <w:pPr>
        <w:snapToGrid w:val="0"/>
        <w:spacing w:after="0"/>
      </w:pPr>
      <w:r w:rsidRPr="00A702CC">
        <w:t xml:space="preserve">On Rel.17 enhancements to facilitate UL beam selection for MP-UE, the following terms are used at least for the purpose of discussion: </w:t>
      </w:r>
    </w:p>
    <w:p w14:paraId="0937110B" w14:textId="77777777" w:rsidR="00A83BB2" w:rsidRPr="00A702CC" w:rsidRDefault="00A83BB2" w:rsidP="00B902F7">
      <w:pPr>
        <w:pStyle w:val="ListParagraph"/>
        <w:widowControl/>
        <w:numPr>
          <w:ilvl w:val="0"/>
          <w:numId w:val="23"/>
        </w:numPr>
        <w:autoSpaceDN w:val="0"/>
        <w:snapToGrid w:val="0"/>
        <w:ind w:leftChars="0"/>
        <w:jc w:val="left"/>
        <w:rPr>
          <w:rFonts w:ascii="Times New Roman" w:hAnsi="Times New Roman"/>
          <w:sz w:val="20"/>
          <w:szCs w:val="20"/>
        </w:rPr>
      </w:pPr>
      <w:r w:rsidRPr="00A702CC">
        <w:rPr>
          <w:rFonts w:ascii="Times New Roman" w:hAnsi="Times New Roman"/>
          <w:sz w:val="20"/>
          <w:szCs w:val="20"/>
        </w:rPr>
        <w:t>‘Panel activation’ (at least for DL/UL measurement): activating L out of P available UE panel(s) at least for the purpose of DL and UL beam measurements (e.g. reception of DL measurement RS, transmission of SRS)</w:t>
      </w:r>
    </w:p>
    <w:p w14:paraId="20957BD6" w14:textId="77777777" w:rsidR="00A83BB2" w:rsidRPr="00A702CC" w:rsidRDefault="00A83BB2" w:rsidP="00B902F7">
      <w:pPr>
        <w:pStyle w:val="ListParagraph"/>
        <w:widowControl/>
        <w:numPr>
          <w:ilvl w:val="0"/>
          <w:numId w:val="23"/>
        </w:numPr>
        <w:autoSpaceDN w:val="0"/>
        <w:snapToGrid w:val="0"/>
        <w:ind w:leftChars="0"/>
        <w:jc w:val="left"/>
        <w:rPr>
          <w:rFonts w:ascii="Times New Roman" w:hAnsi="Times New Roman"/>
          <w:sz w:val="20"/>
          <w:szCs w:val="20"/>
        </w:rPr>
      </w:pPr>
      <w:r w:rsidRPr="00A702CC">
        <w:rPr>
          <w:rFonts w:ascii="Times New Roman" w:hAnsi="Times New Roman"/>
          <w:sz w:val="20"/>
          <w:szCs w:val="20"/>
        </w:rPr>
        <w:t xml:space="preserve">‘Panel selection’ (for UL transmission): selecting 1 out of L activated UE panel(s) for the purpose of UL transmission </w:t>
      </w:r>
    </w:p>
    <w:p w14:paraId="21BC73FF" w14:textId="77777777" w:rsidR="00A83BB2" w:rsidRPr="00A702CC" w:rsidRDefault="00A83BB2" w:rsidP="00B902F7">
      <w:pPr>
        <w:pStyle w:val="ListParagraph"/>
        <w:widowControl/>
        <w:numPr>
          <w:ilvl w:val="0"/>
          <w:numId w:val="23"/>
        </w:numPr>
        <w:autoSpaceDN w:val="0"/>
        <w:snapToGrid w:val="0"/>
        <w:ind w:leftChars="0"/>
        <w:jc w:val="left"/>
        <w:rPr>
          <w:rFonts w:ascii="Times New Roman" w:hAnsi="Times New Roman"/>
          <w:sz w:val="20"/>
          <w:szCs w:val="20"/>
        </w:rPr>
      </w:pPr>
      <w:r w:rsidRPr="00A702CC">
        <w:rPr>
          <w:rFonts w:ascii="Times New Roman" w:hAnsi="Times New Roman"/>
          <w:sz w:val="20"/>
          <w:szCs w:val="20"/>
        </w:rPr>
        <w:t>Note: UE-initiated panel activation and selection have been agreed in RAN1#103-e</w:t>
      </w:r>
    </w:p>
    <w:p w14:paraId="55BABA67" w14:textId="77777777" w:rsidR="00A83BB2" w:rsidRPr="00A702CC" w:rsidRDefault="00A83BB2" w:rsidP="00A702CC">
      <w:pPr>
        <w:snapToGrid w:val="0"/>
        <w:spacing w:after="0"/>
      </w:pPr>
    </w:p>
    <w:p w14:paraId="778DE72B" w14:textId="77777777" w:rsidR="00A83BB2" w:rsidRPr="00A702CC" w:rsidRDefault="00A83BB2" w:rsidP="00A702CC">
      <w:pPr>
        <w:snapToGrid w:val="0"/>
        <w:spacing w:after="0"/>
        <w:jc w:val="both"/>
      </w:pPr>
      <w:r w:rsidRPr="00A702CC">
        <w:rPr>
          <w:b/>
          <w:bCs/>
          <w:highlight w:val="green"/>
        </w:rPr>
        <w:t>Agreement</w:t>
      </w:r>
    </w:p>
    <w:p w14:paraId="19EA5017" w14:textId="77777777" w:rsidR="00A83BB2" w:rsidRPr="00A702CC" w:rsidRDefault="00A83BB2" w:rsidP="00A702CC">
      <w:pPr>
        <w:snapToGrid w:val="0"/>
        <w:spacing w:after="0"/>
        <w:jc w:val="both"/>
      </w:pPr>
      <w:r w:rsidRPr="00A702CC">
        <w:t xml:space="preserve">On Rel.17 enhancements to facilitate MPE mitigation, </w:t>
      </w:r>
    </w:p>
    <w:p w14:paraId="4D0F3262" w14:textId="77777777" w:rsidR="00A83BB2" w:rsidRPr="00A702CC" w:rsidRDefault="00A83BB2" w:rsidP="00B902F7">
      <w:pPr>
        <w:pStyle w:val="ListParagraph"/>
        <w:widowControl/>
        <w:numPr>
          <w:ilvl w:val="0"/>
          <w:numId w:val="24"/>
        </w:numPr>
        <w:autoSpaceDN w:val="0"/>
        <w:snapToGrid w:val="0"/>
        <w:ind w:leftChars="0"/>
        <w:rPr>
          <w:rFonts w:ascii="Times New Roman" w:hAnsi="Times New Roman"/>
          <w:sz w:val="20"/>
          <w:szCs w:val="20"/>
        </w:rPr>
      </w:pPr>
      <w:r w:rsidRPr="00A702CC">
        <w:rPr>
          <w:rFonts w:ascii="Times New Roman" w:hAnsi="Times New Roman"/>
          <w:sz w:val="20"/>
          <w:szCs w:val="20"/>
        </w:rPr>
        <w:t>On further enhancing the P-MPR report in Rel.16 (already agreed RAN4 framework, including triggering), down select between beam-level and panel-select reporting</w:t>
      </w:r>
    </w:p>
    <w:p w14:paraId="5B0CC400" w14:textId="77777777" w:rsidR="00A83BB2" w:rsidRPr="00A702CC" w:rsidRDefault="00A83BB2" w:rsidP="00B902F7">
      <w:pPr>
        <w:pStyle w:val="ListParagraph"/>
        <w:widowControl/>
        <w:numPr>
          <w:ilvl w:val="0"/>
          <w:numId w:val="24"/>
        </w:numPr>
        <w:autoSpaceDN w:val="0"/>
        <w:snapToGrid w:val="0"/>
        <w:ind w:leftChars="0"/>
        <w:rPr>
          <w:rFonts w:ascii="Times New Roman" w:hAnsi="Times New Roman"/>
          <w:sz w:val="20"/>
          <w:szCs w:val="20"/>
        </w:rPr>
      </w:pPr>
      <w:r w:rsidRPr="00A702CC">
        <w:rPr>
          <w:rFonts w:ascii="Times New Roman" w:hAnsi="Times New Roman"/>
          <w:sz w:val="20"/>
          <w:szCs w:val="20"/>
        </w:rPr>
        <w:t xml:space="preserve">On SSBRI(s)/CRI(s) and/or indication of panel selection, focus study on the following: </w:t>
      </w:r>
    </w:p>
    <w:p w14:paraId="13C80B25" w14:textId="77777777" w:rsidR="00A83BB2" w:rsidRPr="00A702CC" w:rsidRDefault="00A83BB2" w:rsidP="00B902F7">
      <w:pPr>
        <w:pStyle w:val="ListParagraph"/>
        <w:widowControl/>
        <w:numPr>
          <w:ilvl w:val="1"/>
          <w:numId w:val="24"/>
        </w:numPr>
        <w:autoSpaceDN w:val="0"/>
        <w:snapToGrid w:val="0"/>
        <w:ind w:leftChars="0"/>
        <w:rPr>
          <w:rFonts w:ascii="Times New Roman" w:hAnsi="Times New Roman"/>
          <w:sz w:val="20"/>
          <w:szCs w:val="20"/>
        </w:rPr>
      </w:pPr>
      <w:r w:rsidRPr="00A702CC">
        <w:rPr>
          <w:rFonts w:ascii="Times New Roman" w:hAnsi="Times New Roman"/>
          <w:sz w:val="20"/>
          <w:szCs w:val="20"/>
        </w:rPr>
        <w:t>Reporting of at least SSBRI(s)/CRI(s) to indicate gNB beam(s) that is feasible for UL transmission: additional reporting quantities are FFS</w:t>
      </w:r>
    </w:p>
    <w:p w14:paraId="7C60476E" w14:textId="77777777" w:rsidR="00A83BB2" w:rsidRPr="00A702CC" w:rsidRDefault="00A83BB2" w:rsidP="00B902F7">
      <w:pPr>
        <w:pStyle w:val="ListParagraph"/>
        <w:widowControl/>
        <w:numPr>
          <w:ilvl w:val="1"/>
          <w:numId w:val="24"/>
        </w:numPr>
        <w:autoSpaceDN w:val="0"/>
        <w:snapToGrid w:val="0"/>
        <w:ind w:leftChars="0"/>
        <w:rPr>
          <w:rFonts w:ascii="Times New Roman" w:hAnsi="Times New Roman"/>
          <w:sz w:val="20"/>
          <w:szCs w:val="20"/>
        </w:rPr>
      </w:pPr>
      <w:r w:rsidRPr="00A702CC">
        <w:rPr>
          <w:rFonts w:ascii="Times New Roman" w:hAnsi="Times New Roman"/>
          <w:sz w:val="20"/>
          <w:szCs w:val="20"/>
        </w:rPr>
        <w:t>Reporting of at least an indicator associated with a UE ‘panel’ that is feasible for UL transmission: additional reporting quantities are FFS</w:t>
      </w:r>
    </w:p>
    <w:p w14:paraId="14A1419F" w14:textId="77777777" w:rsidR="00A83BB2" w:rsidRPr="00A702CC" w:rsidRDefault="00A83BB2" w:rsidP="00B902F7">
      <w:pPr>
        <w:pStyle w:val="ListParagraph"/>
        <w:widowControl/>
        <w:numPr>
          <w:ilvl w:val="0"/>
          <w:numId w:val="24"/>
        </w:numPr>
        <w:autoSpaceDN w:val="0"/>
        <w:snapToGrid w:val="0"/>
        <w:ind w:leftChars="0"/>
        <w:rPr>
          <w:rFonts w:ascii="Times New Roman" w:hAnsi="Times New Roman"/>
          <w:sz w:val="20"/>
          <w:szCs w:val="20"/>
        </w:rPr>
      </w:pPr>
      <w:r w:rsidRPr="00A702CC">
        <w:rPr>
          <w:rFonts w:ascii="Times New Roman" w:hAnsi="Times New Roman"/>
          <w:sz w:val="20"/>
          <w:szCs w:val="20"/>
        </w:rPr>
        <w:t>Note: Just as agreed in RAN1#103-e, the purpose is to assess whether specification is needed or not</w:t>
      </w:r>
    </w:p>
    <w:p w14:paraId="0BA56FD7" w14:textId="4D456905" w:rsidR="00ED41F0" w:rsidRPr="00A702CC" w:rsidRDefault="00ED41F0" w:rsidP="00A702CC">
      <w:pPr>
        <w:snapToGrid w:val="0"/>
        <w:spacing w:after="0"/>
        <w:rPr>
          <w:lang w:val="en-US" w:eastAsia="ja-JP"/>
        </w:rPr>
      </w:pPr>
    </w:p>
    <w:p w14:paraId="32868DC9" w14:textId="77777777" w:rsidR="00A83BB2" w:rsidRPr="00A702CC" w:rsidRDefault="00A83BB2" w:rsidP="00A702CC">
      <w:pPr>
        <w:snapToGrid w:val="0"/>
        <w:spacing w:after="0"/>
        <w:jc w:val="both"/>
        <w:rPr>
          <w:highlight w:val="green"/>
        </w:rPr>
      </w:pPr>
      <w:r w:rsidRPr="00A702CC">
        <w:rPr>
          <w:b/>
          <w:highlight w:val="green"/>
        </w:rPr>
        <w:t>Agreement</w:t>
      </w:r>
    </w:p>
    <w:p w14:paraId="6EFA172E" w14:textId="77777777" w:rsidR="00A83BB2" w:rsidRPr="00A702CC" w:rsidRDefault="00A83BB2" w:rsidP="00A702CC">
      <w:pPr>
        <w:snapToGrid w:val="0"/>
        <w:spacing w:after="0"/>
        <w:jc w:val="both"/>
      </w:pPr>
      <w:r w:rsidRPr="00A702CC">
        <w:t>On Rel.17 enhancements based on the unified TCI framework, perform study and, if needed, specify the following:</w:t>
      </w:r>
    </w:p>
    <w:p w14:paraId="0B5844A3" w14:textId="77777777" w:rsidR="00A83BB2" w:rsidRPr="00A702CC" w:rsidRDefault="00A83BB2" w:rsidP="00B902F7">
      <w:pPr>
        <w:pStyle w:val="ListParagraph"/>
        <w:widowControl/>
        <w:numPr>
          <w:ilvl w:val="0"/>
          <w:numId w:val="25"/>
        </w:numPr>
        <w:snapToGrid w:val="0"/>
        <w:ind w:leftChars="0"/>
        <w:rPr>
          <w:rFonts w:ascii="Times New Roman" w:hAnsi="Times New Roman"/>
          <w:sz w:val="20"/>
          <w:szCs w:val="20"/>
        </w:rPr>
      </w:pPr>
      <w:r w:rsidRPr="00A702CC">
        <w:rPr>
          <w:rFonts w:ascii="Times New Roman" w:hAnsi="Times New Roman"/>
          <w:sz w:val="20"/>
          <w:szCs w:val="20"/>
        </w:rPr>
        <w:t>Group1: Beam management with reduced DL signaling to reduce latency</w:t>
      </w:r>
    </w:p>
    <w:p w14:paraId="544DDDAE" w14:textId="77777777" w:rsidR="00A83BB2" w:rsidRPr="00A702CC" w:rsidRDefault="00A83BB2" w:rsidP="00B902F7">
      <w:pPr>
        <w:pStyle w:val="ListParagraph"/>
        <w:widowControl/>
        <w:numPr>
          <w:ilvl w:val="0"/>
          <w:numId w:val="25"/>
        </w:numPr>
        <w:snapToGrid w:val="0"/>
        <w:ind w:leftChars="0"/>
        <w:rPr>
          <w:rFonts w:ascii="Times New Roman" w:hAnsi="Times New Roman"/>
          <w:sz w:val="20"/>
          <w:szCs w:val="20"/>
        </w:rPr>
      </w:pPr>
      <w:r w:rsidRPr="00A702CC">
        <w:rPr>
          <w:rFonts w:ascii="Times New Roman" w:hAnsi="Times New Roman"/>
          <w:sz w:val="20"/>
          <w:szCs w:val="20"/>
        </w:rPr>
        <w:t>Group2: Reducing activation delay of TCI states and PL-RSs (including other WGs, e.g. RAN4)</w:t>
      </w:r>
    </w:p>
    <w:p w14:paraId="4A3E4C74" w14:textId="77777777" w:rsidR="00A83BB2" w:rsidRPr="00A702CC" w:rsidRDefault="00A83BB2" w:rsidP="00B902F7">
      <w:pPr>
        <w:pStyle w:val="ListParagraph"/>
        <w:widowControl/>
        <w:numPr>
          <w:ilvl w:val="1"/>
          <w:numId w:val="25"/>
        </w:numPr>
        <w:snapToGrid w:val="0"/>
        <w:ind w:leftChars="0"/>
        <w:rPr>
          <w:rFonts w:ascii="Times New Roman" w:hAnsi="Times New Roman"/>
          <w:sz w:val="20"/>
          <w:szCs w:val="20"/>
        </w:rPr>
      </w:pPr>
      <w:r w:rsidRPr="00A702CC">
        <w:rPr>
          <w:rFonts w:ascii="Times New Roman" w:hAnsi="Times New Roman"/>
          <w:sz w:val="20"/>
          <w:szCs w:val="20"/>
        </w:rPr>
        <w:t>On RAN4-related matters, assessment/study phase can be done in RAN1. If RAN4-based enhancements are found necessary, a LS to RAN4 will be sent (to prepare RAN4 work)</w:t>
      </w:r>
    </w:p>
    <w:p w14:paraId="5307DBBA"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rPr>
      </w:pPr>
      <w:r w:rsidRPr="00A702CC">
        <w:rPr>
          <w:rFonts w:ascii="Times New Roman" w:hAnsi="Times New Roman"/>
          <w:sz w:val="20"/>
          <w:szCs w:val="20"/>
        </w:rPr>
        <w:t>Note: Given its dependence on the maturity compared to other issues (1 to 5), when to start the work and how much work is done on issue 6 should depend on the progress on the other issues.</w:t>
      </w:r>
    </w:p>
    <w:p w14:paraId="6F854363" w14:textId="77777777" w:rsidR="00A83BB2" w:rsidRPr="00A702CC" w:rsidRDefault="00A83BB2" w:rsidP="00A702CC">
      <w:pPr>
        <w:snapToGrid w:val="0"/>
        <w:spacing w:after="0"/>
      </w:pPr>
      <w:r w:rsidRPr="00A702CC">
        <w:t>Note: Aim for at most one solution for each of the group in Rel-17 to address issue 6</w:t>
      </w:r>
    </w:p>
    <w:p w14:paraId="66771E7B"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rPr>
      </w:pPr>
    </w:p>
    <w:p w14:paraId="02D935B8" w14:textId="77777777" w:rsidR="00A83BB2" w:rsidRPr="00A702CC" w:rsidRDefault="00A83BB2" w:rsidP="00A702CC">
      <w:pPr>
        <w:snapToGrid w:val="0"/>
        <w:spacing w:after="0"/>
        <w:jc w:val="both"/>
        <w:rPr>
          <w:b/>
          <w:bCs/>
          <w:lang w:val="en-US" w:eastAsia="ko-KR"/>
        </w:rPr>
      </w:pPr>
      <w:r w:rsidRPr="00A702CC">
        <w:rPr>
          <w:b/>
          <w:bCs/>
          <w:highlight w:val="green"/>
        </w:rPr>
        <w:lastRenderedPageBreak/>
        <w:t>Agreement</w:t>
      </w:r>
    </w:p>
    <w:p w14:paraId="61EE8FEF" w14:textId="77777777" w:rsidR="00A83BB2" w:rsidRPr="00A702CC" w:rsidRDefault="00A83BB2" w:rsidP="00A702CC">
      <w:pPr>
        <w:snapToGrid w:val="0"/>
        <w:spacing w:after="0"/>
        <w:jc w:val="both"/>
      </w:pPr>
      <w:r w:rsidRPr="00A702CC">
        <w:t xml:space="preserve">On Rel.17 multi beam measurement/reporting enhancements </w:t>
      </w:r>
      <w:r w:rsidRPr="00A702CC">
        <w:rPr>
          <w:color w:val="000000"/>
        </w:rPr>
        <w:t>for L1/L2-centric inter-cell mobility and inter-cell mTRP</w:t>
      </w:r>
      <w:r w:rsidRPr="00A702CC">
        <w:t>:</w:t>
      </w:r>
    </w:p>
    <w:p w14:paraId="1814B798" w14:textId="77777777" w:rsidR="00A83BB2" w:rsidRPr="00A702CC" w:rsidRDefault="00A83BB2" w:rsidP="00B902F7">
      <w:pPr>
        <w:pStyle w:val="ListParagraph"/>
        <w:widowControl/>
        <w:numPr>
          <w:ilvl w:val="0"/>
          <w:numId w:val="26"/>
        </w:numPr>
        <w:autoSpaceDN w:val="0"/>
        <w:snapToGrid w:val="0"/>
        <w:ind w:leftChars="0"/>
        <w:rPr>
          <w:rFonts w:ascii="Times New Roman" w:hAnsi="Times New Roman"/>
          <w:sz w:val="20"/>
          <w:szCs w:val="20"/>
        </w:rPr>
      </w:pPr>
      <w:r w:rsidRPr="00A702CC">
        <w:rPr>
          <w:rFonts w:ascii="Times New Roman" w:hAnsi="Times New Roman"/>
          <w:sz w:val="20"/>
          <w:szCs w:val="20"/>
        </w:rPr>
        <w:t xml:space="preserve">A quality of up to K beams associated at least with non-serving cell(s) can be reported in a single CSI reporting instance </w:t>
      </w:r>
    </w:p>
    <w:p w14:paraId="6DD3FEAF" w14:textId="77777777" w:rsidR="00A83BB2" w:rsidRPr="00A702CC" w:rsidRDefault="00A83BB2" w:rsidP="00B902F7">
      <w:pPr>
        <w:pStyle w:val="ListParagraph"/>
        <w:widowControl/>
        <w:numPr>
          <w:ilvl w:val="1"/>
          <w:numId w:val="26"/>
        </w:numPr>
        <w:autoSpaceDN w:val="0"/>
        <w:snapToGrid w:val="0"/>
        <w:ind w:leftChars="0"/>
        <w:rPr>
          <w:rFonts w:ascii="Times New Roman" w:hAnsi="Times New Roman"/>
          <w:sz w:val="20"/>
          <w:szCs w:val="20"/>
        </w:rPr>
      </w:pPr>
      <w:r w:rsidRPr="00A702CC">
        <w:rPr>
          <w:rFonts w:ascii="Times New Roman" w:hAnsi="Times New Roman"/>
          <w:sz w:val="20"/>
          <w:szCs w:val="20"/>
        </w:rPr>
        <w:t>For each beam, the UE can report at least: (1) a Measured RS Indicator, and (2) a Beam Metric associated with the Measured RS Indicator</w:t>
      </w:r>
    </w:p>
    <w:p w14:paraId="78DE6FD0" w14:textId="77777777" w:rsidR="00A83BB2" w:rsidRPr="00A702CC" w:rsidRDefault="00A83BB2" w:rsidP="00B902F7">
      <w:pPr>
        <w:pStyle w:val="ListParagraph"/>
        <w:widowControl/>
        <w:numPr>
          <w:ilvl w:val="1"/>
          <w:numId w:val="26"/>
        </w:numPr>
        <w:autoSpaceDN w:val="0"/>
        <w:snapToGrid w:val="0"/>
        <w:ind w:leftChars="0"/>
        <w:rPr>
          <w:rFonts w:ascii="Times New Roman" w:hAnsi="Times New Roman"/>
          <w:sz w:val="20"/>
          <w:szCs w:val="20"/>
        </w:rPr>
      </w:pPr>
      <w:r w:rsidRPr="00A702CC">
        <w:rPr>
          <w:rFonts w:ascii="Times New Roman" w:hAnsi="Times New Roman"/>
          <w:sz w:val="20"/>
          <w:szCs w:val="20"/>
        </w:rPr>
        <w:t xml:space="preserve">FFS: Maximum value of K </w:t>
      </w:r>
    </w:p>
    <w:p w14:paraId="087482AA" w14:textId="77777777" w:rsidR="00A83BB2" w:rsidRPr="00A702CC" w:rsidRDefault="00A83BB2" w:rsidP="00B902F7">
      <w:pPr>
        <w:pStyle w:val="ListParagraph"/>
        <w:widowControl/>
        <w:numPr>
          <w:ilvl w:val="1"/>
          <w:numId w:val="26"/>
        </w:numPr>
        <w:autoSpaceDN w:val="0"/>
        <w:snapToGrid w:val="0"/>
        <w:ind w:leftChars="0"/>
        <w:rPr>
          <w:rFonts w:ascii="Times New Roman" w:hAnsi="Times New Roman"/>
          <w:sz w:val="20"/>
          <w:szCs w:val="20"/>
        </w:rPr>
      </w:pPr>
      <w:r w:rsidRPr="00A702CC">
        <w:rPr>
          <w:rFonts w:ascii="Times New Roman" w:hAnsi="Times New Roman"/>
          <w:sz w:val="20"/>
          <w:szCs w:val="20"/>
        </w:rPr>
        <w:t xml:space="preserve">FFS: If K is fixed, configured, reported by UE capability, or dynamically selected  </w:t>
      </w:r>
    </w:p>
    <w:p w14:paraId="78C57039" w14:textId="77777777" w:rsidR="00A83BB2" w:rsidRPr="00A702CC" w:rsidRDefault="00A83BB2" w:rsidP="00B902F7">
      <w:pPr>
        <w:pStyle w:val="ListParagraph"/>
        <w:widowControl/>
        <w:numPr>
          <w:ilvl w:val="1"/>
          <w:numId w:val="26"/>
        </w:numPr>
        <w:autoSpaceDN w:val="0"/>
        <w:snapToGrid w:val="0"/>
        <w:ind w:leftChars="0"/>
        <w:rPr>
          <w:rFonts w:ascii="Times New Roman" w:hAnsi="Times New Roman"/>
          <w:sz w:val="20"/>
          <w:szCs w:val="20"/>
        </w:rPr>
      </w:pPr>
      <w:r w:rsidRPr="00A702CC">
        <w:rPr>
          <w:rFonts w:ascii="Times New Roman" w:hAnsi="Times New Roman"/>
          <w:sz w:val="20"/>
          <w:szCs w:val="20"/>
        </w:rPr>
        <w:t xml:space="preserve">FFS: The type of beam metric (e.g. L1-RSRP, L3-RSRP, or hybrid L1/L3-RSRP) and related measurement behavior </w:t>
      </w:r>
    </w:p>
    <w:p w14:paraId="496F2AF3" w14:textId="77777777" w:rsidR="00A83BB2" w:rsidRPr="00A702CC" w:rsidRDefault="00A83BB2" w:rsidP="00B902F7">
      <w:pPr>
        <w:pStyle w:val="ListParagraph"/>
        <w:widowControl/>
        <w:numPr>
          <w:ilvl w:val="1"/>
          <w:numId w:val="26"/>
        </w:numPr>
        <w:autoSpaceDN w:val="0"/>
        <w:snapToGrid w:val="0"/>
        <w:ind w:leftChars="0"/>
        <w:rPr>
          <w:rFonts w:ascii="Times New Roman" w:hAnsi="Times New Roman"/>
          <w:sz w:val="20"/>
          <w:szCs w:val="20"/>
        </w:rPr>
      </w:pPr>
      <w:r w:rsidRPr="00A702CC">
        <w:rPr>
          <w:rFonts w:ascii="Times New Roman" w:hAnsi="Times New Roman"/>
          <w:sz w:val="20"/>
          <w:szCs w:val="20"/>
        </w:rPr>
        <w:t>FFS: Whether or not beam reporting associated with non-serving cell(s) can be mixed with that with serving-cell in one reporting instance</w:t>
      </w:r>
    </w:p>
    <w:p w14:paraId="48CF8A03" w14:textId="77777777" w:rsidR="00A83BB2" w:rsidRPr="00A702CC" w:rsidRDefault="00A83BB2" w:rsidP="00A702CC">
      <w:pPr>
        <w:snapToGrid w:val="0"/>
        <w:spacing w:after="0"/>
        <w:jc w:val="both"/>
      </w:pPr>
      <w:r w:rsidRPr="00A702CC">
        <w:t xml:space="preserve">At the end of RAN1#104-e, send an LS to RAN2 with all the RAN1-related inter-cell mobility agreements done so far during Rel17. LS is </w:t>
      </w:r>
      <w:r w:rsidRPr="00A702CC">
        <w:rPr>
          <w:highlight w:val="green"/>
        </w:rPr>
        <w:t>endorsed</w:t>
      </w:r>
      <w:r w:rsidRPr="00A702CC">
        <w:t xml:space="preserve"> in R1- 2102209.</w:t>
      </w:r>
    </w:p>
    <w:p w14:paraId="69638057" w14:textId="77777777" w:rsidR="00A83BB2" w:rsidRPr="00A702CC" w:rsidRDefault="00A83BB2" w:rsidP="00A702CC">
      <w:pPr>
        <w:snapToGrid w:val="0"/>
        <w:spacing w:after="0"/>
        <w:jc w:val="both"/>
        <w:rPr>
          <w:b/>
          <w:bCs/>
          <w:lang w:val="en-US" w:eastAsia="ko-KR"/>
        </w:rPr>
      </w:pPr>
      <w:r w:rsidRPr="00A702CC">
        <w:rPr>
          <w:b/>
          <w:bCs/>
          <w:highlight w:val="green"/>
        </w:rPr>
        <w:t>Agreement</w:t>
      </w:r>
    </w:p>
    <w:p w14:paraId="293F6CF6" w14:textId="77777777" w:rsidR="00A83BB2" w:rsidRPr="00A702CC" w:rsidRDefault="00A83BB2" w:rsidP="00A702CC">
      <w:pPr>
        <w:snapToGrid w:val="0"/>
        <w:spacing w:after="0"/>
        <w:jc w:val="both"/>
      </w:pPr>
      <w:r w:rsidRPr="00A702CC">
        <w:t>On Rel.17 unified TCI framework:</w:t>
      </w:r>
    </w:p>
    <w:p w14:paraId="0143EDAA" w14:textId="77777777" w:rsidR="00A83BB2" w:rsidRPr="00A702CC" w:rsidRDefault="00A83BB2" w:rsidP="00B902F7">
      <w:pPr>
        <w:numPr>
          <w:ilvl w:val="0"/>
          <w:numId w:val="27"/>
        </w:numPr>
        <w:overflowPunct/>
        <w:autoSpaceDE/>
        <w:autoSpaceDN/>
        <w:adjustRightInd/>
        <w:snapToGrid w:val="0"/>
        <w:spacing w:after="0"/>
        <w:jc w:val="both"/>
        <w:textAlignment w:val="auto"/>
      </w:pPr>
      <w:r w:rsidRPr="00A702CC">
        <w:t xml:space="preserve">Select at least one of the following alternatives by RAN1#104bis-e for path-loss measurement (PL-RS): </w:t>
      </w:r>
    </w:p>
    <w:p w14:paraId="2601537F" w14:textId="77777777" w:rsidR="00A83BB2" w:rsidRPr="00A702CC" w:rsidRDefault="00A83BB2" w:rsidP="00B902F7">
      <w:pPr>
        <w:numPr>
          <w:ilvl w:val="1"/>
          <w:numId w:val="27"/>
        </w:numPr>
        <w:overflowPunct/>
        <w:autoSpaceDE/>
        <w:autoSpaceDN/>
        <w:adjustRightInd/>
        <w:snapToGrid w:val="0"/>
        <w:spacing w:after="0"/>
        <w:jc w:val="both"/>
        <w:textAlignment w:val="auto"/>
      </w:pPr>
      <w:r w:rsidRPr="00A702CC">
        <w:t xml:space="preserve">Alt1. PL-RS can be included in UL TCI state or (if applicable) joint TCI state. </w:t>
      </w:r>
    </w:p>
    <w:p w14:paraId="1BED0695" w14:textId="77777777" w:rsidR="00A83BB2" w:rsidRPr="00A702CC" w:rsidRDefault="00A83BB2" w:rsidP="00B902F7">
      <w:pPr>
        <w:numPr>
          <w:ilvl w:val="2"/>
          <w:numId w:val="27"/>
        </w:numPr>
        <w:overflowPunct/>
        <w:autoSpaceDE/>
        <w:autoSpaceDN/>
        <w:adjustRightInd/>
        <w:snapToGrid w:val="0"/>
        <w:spacing w:after="0"/>
        <w:jc w:val="both"/>
        <w:textAlignment w:val="auto"/>
      </w:pPr>
      <w:r w:rsidRPr="00A702CC">
        <w:t xml:space="preserve">FFS: Whether it is always included or not. If not included, PL-RS is the periodic DL-RS used as a source RS for determining spatial TX filter or the PL RS used for the UL RS in UL or (if applicable) joint TCI state.  </w:t>
      </w:r>
    </w:p>
    <w:p w14:paraId="6F224021" w14:textId="77777777" w:rsidR="00A83BB2" w:rsidRPr="00A702CC" w:rsidRDefault="00A83BB2" w:rsidP="00B902F7">
      <w:pPr>
        <w:numPr>
          <w:ilvl w:val="1"/>
          <w:numId w:val="27"/>
        </w:numPr>
        <w:overflowPunct/>
        <w:autoSpaceDE/>
        <w:autoSpaceDN/>
        <w:adjustRightInd/>
        <w:snapToGrid w:val="0"/>
        <w:spacing w:after="0"/>
        <w:jc w:val="both"/>
        <w:textAlignment w:val="auto"/>
      </w:pPr>
      <w:r w:rsidRPr="00A702CC">
        <w:t xml:space="preserve">Alt2. PL-RS can be associated with (but not included in) UL TCI state or (if applicable) joint TCI state </w:t>
      </w:r>
    </w:p>
    <w:p w14:paraId="10032AD0" w14:textId="77777777" w:rsidR="00A83BB2" w:rsidRPr="00A702CC" w:rsidRDefault="00A83BB2" w:rsidP="00B902F7">
      <w:pPr>
        <w:numPr>
          <w:ilvl w:val="2"/>
          <w:numId w:val="27"/>
        </w:numPr>
        <w:overflowPunct/>
        <w:autoSpaceDE/>
        <w:autoSpaceDN/>
        <w:adjustRightInd/>
        <w:snapToGrid w:val="0"/>
        <w:spacing w:after="0"/>
        <w:jc w:val="both"/>
        <w:textAlignment w:val="auto"/>
      </w:pPr>
      <w:r w:rsidRPr="00A702CC">
        <w:t xml:space="preserve">FFS: Exact association mechanism </w:t>
      </w:r>
    </w:p>
    <w:p w14:paraId="648E3052" w14:textId="77777777" w:rsidR="00A83BB2" w:rsidRPr="00A702CC" w:rsidRDefault="00A83BB2" w:rsidP="00B902F7">
      <w:pPr>
        <w:numPr>
          <w:ilvl w:val="2"/>
          <w:numId w:val="27"/>
        </w:numPr>
        <w:overflowPunct/>
        <w:autoSpaceDE/>
        <w:autoSpaceDN/>
        <w:adjustRightInd/>
        <w:snapToGrid w:val="0"/>
        <w:spacing w:after="0"/>
        <w:jc w:val="both"/>
        <w:textAlignment w:val="auto"/>
      </w:pPr>
      <w:r w:rsidRPr="00A702CC">
        <w:t>FFS: Whether it is always associated or not. If not associated, PL-RS is the periodic DL-RS used as a source RS for determining spatial TX filter or the PL RS used for the UL RS in UL or (if applicable) joint TCI state</w:t>
      </w:r>
    </w:p>
    <w:p w14:paraId="3DE0B3EC" w14:textId="77777777" w:rsidR="00A83BB2" w:rsidRPr="00A702CC" w:rsidRDefault="00A83BB2" w:rsidP="00B902F7">
      <w:pPr>
        <w:numPr>
          <w:ilvl w:val="1"/>
          <w:numId w:val="27"/>
        </w:numPr>
        <w:overflowPunct/>
        <w:autoSpaceDE/>
        <w:autoSpaceDN/>
        <w:adjustRightInd/>
        <w:snapToGrid w:val="0"/>
        <w:spacing w:after="0"/>
        <w:jc w:val="both"/>
        <w:textAlignment w:val="auto"/>
      </w:pPr>
      <w:r w:rsidRPr="00A702CC">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7063416B" w14:textId="77777777" w:rsidR="00A83BB2" w:rsidRPr="00A702CC" w:rsidRDefault="00A83BB2" w:rsidP="00B902F7">
      <w:pPr>
        <w:numPr>
          <w:ilvl w:val="2"/>
          <w:numId w:val="27"/>
        </w:numPr>
        <w:overflowPunct/>
        <w:autoSpaceDE/>
        <w:autoSpaceDN/>
        <w:adjustRightInd/>
        <w:snapToGrid w:val="0"/>
        <w:spacing w:after="0"/>
        <w:jc w:val="both"/>
        <w:textAlignment w:val="auto"/>
      </w:pPr>
      <w:r w:rsidRPr="00A702CC">
        <w:t>PL-RS is not additionally configured in or associated to UL TCI state or (if applicable) joint TCI state</w:t>
      </w:r>
    </w:p>
    <w:p w14:paraId="2AD19A29" w14:textId="77777777" w:rsidR="00A83BB2" w:rsidRPr="00A702CC" w:rsidRDefault="00A83BB2" w:rsidP="00B902F7">
      <w:pPr>
        <w:numPr>
          <w:ilvl w:val="1"/>
          <w:numId w:val="27"/>
        </w:numPr>
        <w:overflowPunct/>
        <w:autoSpaceDE/>
        <w:autoSpaceDN/>
        <w:adjustRightInd/>
        <w:snapToGrid w:val="0"/>
        <w:spacing w:after="0"/>
        <w:jc w:val="both"/>
        <w:textAlignment w:val="auto"/>
      </w:pPr>
      <w:r w:rsidRPr="00A702CC">
        <w:t xml:space="preserve">Alt4. UE calculates path-loss based on periodic DL RS configured as the source RS or a periodic QCL-Type-D/spatialRelationInfo source of the source RS in UL TCI state or (if applicable) joint TCI state </w:t>
      </w:r>
    </w:p>
    <w:p w14:paraId="4613ED23" w14:textId="77777777" w:rsidR="00A83BB2" w:rsidRPr="00A702CC" w:rsidRDefault="00A83BB2" w:rsidP="00B902F7">
      <w:pPr>
        <w:numPr>
          <w:ilvl w:val="2"/>
          <w:numId w:val="27"/>
        </w:numPr>
        <w:overflowPunct/>
        <w:autoSpaceDE/>
        <w:autoSpaceDN/>
        <w:adjustRightInd/>
        <w:snapToGrid w:val="0"/>
        <w:spacing w:after="0"/>
        <w:jc w:val="both"/>
        <w:textAlignment w:val="auto"/>
      </w:pPr>
      <w:r w:rsidRPr="00A702CC">
        <w:t>FFS: Whether UE can calculate path-loss based on DL periodic RS for path-loss calculation for UL RS in the UL TCI</w:t>
      </w:r>
    </w:p>
    <w:p w14:paraId="057D342E" w14:textId="77777777" w:rsidR="00A83BB2" w:rsidRPr="00A702CC" w:rsidRDefault="00A83BB2" w:rsidP="00B902F7">
      <w:pPr>
        <w:numPr>
          <w:ilvl w:val="0"/>
          <w:numId w:val="27"/>
        </w:numPr>
        <w:overflowPunct/>
        <w:autoSpaceDE/>
        <w:autoSpaceDN/>
        <w:adjustRightInd/>
        <w:snapToGrid w:val="0"/>
        <w:spacing w:after="0"/>
        <w:jc w:val="both"/>
        <w:textAlignment w:val="auto"/>
      </w:pPr>
      <w:r w:rsidRPr="00A702CC">
        <w:t>FFS: Application time of PL-RS</w:t>
      </w:r>
    </w:p>
    <w:p w14:paraId="2F4781BC" w14:textId="77777777" w:rsidR="00A83BB2" w:rsidRPr="00A702CC" w:rsidRDefault="00A83BB2" w:rsidP="00B902F7">
      <w:pPr>
        <w:numPr>
          <w:ilvl w:val="0"/>
          <w:numId w:val="27"/>
        </w:numPr>
        <w:overflowPunct/>
        <w:autoSpaceDE/>
        <w:autoSpaceDN/>
        <w:adjustRightInd/>
        <w:snapToGrid w:val="0"/>
        <w:spacing w:after="0"/>
        <w:jc w:val="both"/>
        <w:textAlignment w:val="auto"/>
      </w:pPr>
      <w:r w:rsidRPr="00A702CC">
        <w:t xml:space="preserve">NOTE: As in Rel-16, a UE does not expect to simultaneously maintain more than four path-loss estimates per serving cell for all PUSCH/PUCCH/SRS transmissions </w:t>
      </w:r>
    </w:p>
    <w:p w14:paraId="6548C58A" w14:textId="77777777" w:rsidR="00A83BB2" w:rsidRPr="00A702CC" w:rsidRDefault="00A83BB2" w:rsidP="00B902F7">
      <w:pPr>
        <w:numPr>
          <w:ilvl w:val="1"/>
          <w:numId w:val="27"/>
        </w:numPr>
        <w:overflowPunct/>
        <w:autoSpaceDE/>
        <w:autoSpaceDN/>
        <w:adjustRightInd/>
        <w:snapToGrid w:val="0"/>
        <w:spacing w:after="0"/>
        <w:jc w:val="both"/>
        <w:textAlignment w:val="auto"/>
      </w:pPr>
      <w:r w:rsidRPr="00A702CC">
        <w:t>FFS: investigate the condition(s) agreed in Rel-17 and, if needed, study whether a UE can simultaneously maintain more than four path-loss estimates</w:t>
      </w:r>
    </w:p>
    <w:p w14:paraId="33CF1A79"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lang w:eastAsia="ko-KR"/>
        </w:rPr>
      </w:pPr>
    </w:p>
    <w:p w14:paraId="2B37578B" w14:textId="77777777" w:rsidR="00A83BB2" w:rsidRPr="00A702CC" w:rsidRDefault="00A83BB2" w:rsidP="00A702CC">
      <w:pPr>
        <w:snapToGrid w:val="0"/>
        <w:spacing w:after="0"/>
        <w:rPr>
          <w:b/>
          <w:bCs/>
          <w:highlight w:val="green"/>
        </w:rPr>
      </w:pPr>
      <w:r w:rsidRPr="00A702CC">
        <w:rPr>
          <w:b/>
          <w:bCs/>
          <w:highlight w:val="green"/>
        </w:rPr>
        <w:t>Agreement</w:t>
      </w:r>
    </w:p>
    <w:p w14:paraId="05264332" w14:textId="77777777" w:rsidR="00A83BB2" w:rsidRPr="00A702CC" w:rsidRDefault="00A83BB2" w:rsidP="00A702CC">
      <w:pPr>
        <w:snapToGrid w:val="0"/>
        <w:spacing w:after="0"/>
      </w:pPr>
      <w:r w:rsidRPr="00A702CC">
        <w:t xml:space="preserve">On Rel.17 multi beam measurement/reporting enhancements </w:t>
      </w:r>
      <w:r w:rsidRPr="00A702CC">
        <w:rPr>
          <w:color w:val="000000"/>
        </w:rPr>
        <w:t>for L1/L2-centric inter-cell mobility and inter-cell mTRP</w:t>
      </w:r>
      <w:r w:rsidRPr="00A702CC">
        <w:t>:</w:t>
      </w:r>
    </w:p>
    <w:p w14:paraId="27EC8485" w14:textId="77777777" w:rsidR="00A83BB2" w:rsidRPr="00A702CC" w:rsidRDefault="00A83BB2" w:rsidP="00B902F7">
      <w:pPr>
        <w:pStyle w:val="ListParagraph"/>
        <w:widowControl/>
        <w:numPr>
          <w:ilvl w:val="0"/>
          <w:numId w:val="28"/>
        </w:numPr>
        <w:autoSpaceDN w:val="0"/>
        <w:snapToGrid w:val="0"/>
        <w:ind w:leftChars="0"/>
        <w:jc w:val="left"/>
        <w:rPr>
          <w:rFonts w:ascii="Times New Roman" w:hAnsi="Times New Roman"/>
          <w:sz w:val="20"/>
          <w:szCs w:val="20"/>
          <w:lang w:eastAsia="en-US"/>
        </w:rPr>
      </w:pPr>
      <w:r w:rsidRPr="00A702CC">
        <w:rPr>
          <w:rFonts w:ascii="Times New Roman" w:hAnsi="Times New Roman"/>
          <w:sz w:val="20"/>
          <w:szCs w:val="20"/>
        </w:rPr>
        <w:t>Rel.15 L1-RSRP is used as reporting quantity for measurement and reporting of non-serving-cell(s)</w:t>
      </w:r>
    </w:p>
    <w:p w14:paraId="37A4B45D"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lang w:eastAsia="ko-KR"/>
        </w:rPr>
      </w:pPr>
      <w:r w:rsidRPr="00A702CC">
        <w:rPr>
          <w:rFonts w:ascii="Times New Roman" w:hAnsi="Times New Roman"/>
          <w:sz w:val="20"/>
          <w:szCs w:val="20"/>
        </w:rPr>
        <w:t xml:space="preserve">Support SSB as a measurement RS for </w:t>
      </w:r>
      <w:r w:rsidRPr="00A702CC">
        <w:rPr>
          <w:rFonts w:ascii="Times New Roman" w:hAnsi="Times New Roman"/>
          <w:color w:val="000000"/>
          <w:sz w:val="20"/>
          <w:szCs w:val="20"/>
        </w:rPr>
        <w:t xml:space="preserve">L1/L2-centric inter-cell mobility </w:t>
      </w:r>
      <w:r w:rsidRPr="00A702CC">
        <w:rPr>
          <w:rFonts w:ascii="Times New Roman" w:hAnsi="Times New Roman"/>
          <w:sz w:val="20"/>
          <w:szCs w:val="20"/>
        </w:rPr>
        <w:t>and inter-cell mTRP, and Rel.15 SS-RSRP calculated from SSB of non-serving cell(s)</w:t>
      </w:r>
    </w:p>
    <w:p w14:paraId="44A829A7" w14:textId="77777777" w:rsidR="00A83BB2" w:rsidRPr="00A702CC" w:rsidRDefault="00A83BB2" w:rsidP="00B902F7">
      <w:pPr>
        <w:pStyle w:val="ListParagraph"/>
        <w:widowControl/>
        <w:numPr>
          <w:ilvl w:val="2"/>
          <w:numId w:val="28"/>
        </w:numPr>
        <w:autoSpaceDN w:val="0"/>
        <w:snapToGrid w:val="0"/>
        <w:ind w:leftChars="0"/>
        <w:jc w:val="left"/>
        <w:rPr>
          <w:rFonts w:ascii="Times New Roman" w:hAnsi="Times New Roman"/>
          <w:sz w:val="20"/>
          <w:szCs w:val="20"/>
          <w:lang w:eastAsia="en-US"/>
        </w:rPr>
      </w:pPr>
      <w:r w:rsidRPr="00A702CC">
        <w:rPr>
          <w:rFonts w:ascii="Times New Roman" w:hAnsi="Times New Roman"/>
          <w:sz w:val="20"/>
          <w:szCs w:val="20"/>
        </w:rPr>
        <w:t>FFS: Whether the measurement for SS-RSRP is limited within SMTC</w:t>
      </w:r>
    </w:p>
    <w:p w14:paraId="0252CBA8" w14:textId="77777777" w:rsidR="00A83BB2" w:rsidRPr="00A702CC" w:rsidRDefault="00A83BB2" w:rsidP="00B902F7">
      <w:pPr>
        <w:pStyle w:val="ListParagraph"/>
        <w:widowControl/>
        <w:numPr>
          <w:ilvl w:val="2"/>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Detailed reporting method, e.g. via including existing L1-RSRP report, UE-initiated report etc.</w:t>
      </w:r>
    </w:p>
    <w:p w14:paraId="3D5B934B"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 xml:space="preserve">FFS: Whether or not to support CSI-RS (for e.g. mobility and/or tracking) of non-serving cell(s) as a measurement RS for </w:t>
      </w:r>
      <w:r w:rsidRPr="00A702CC">
        <w:rPr>
          <w:rFonts w:ascii="Times New Roman" w:hAnsi="Times New Roman"/>
          <w:color w:val="000000"/>
          <w:sz w:val="20"/>
          <w:szCs w:val="20"/>
        </w:rPr>
        <w:t xml:space="preserve">L1/L2-centric inter-cell mobility </w:t>
      </w:r>
      <w:r w:rsidRPr="00A702CC">
        <w:rPr>
          <w:rFonts w:ascii="Times New Roman" w:hAnsi="Times New Roman"/>
          <w:sz w:val="20"/>
          <w:szCs w:val="20"/>
        </w:rPr>
        <w:t xml:space="preserve">and inter-cell mTRP. If the support of CSI-RS (for e.g. mobility and/or tracking) of non-serving cell(s) as a measurement RS for </w:t>
      </w:r>
      <w:r w:rsidRPr="00A702CC">
        <w:rPr>
          <w:rFonts w:ascii="Times New Roman" w:hAnsi="Times New Roman"/>
          <w:color w:val="000000"/>
          <w:sz w:val="20"/>
          <w:szCs w:val="20"/>
        </w:rPr>
        <w:t xml:space="preserve">L1/L2-centric inter-cell mobility </w:t>
      </w:r>
      <w:r w:rsidRPr="00A702CC">
        <w:rPr>
          <w:rFonts w:ascii="Times New Roman" w:hAnsi="Times New Roman"/>
          <w:sz w:val="20"/>
          <w:szCs w:val="20"/>
        </w:rPr>
        <w:t xml:space="preserve">and inter-cell mTRP is confirmed, Rel.15 CSI-RSRP is also supported  </w:t>
      </w:r>
    </w:p>
    <w:p w14:paraId="7D2E84FA" w14:textId="77777777" w:rsidR="00A83BB2" w:rsidRPr="00A702CC" w:rsidRDefault="00A83BB2" w:rsidP="00B902F7">
      <w:pPr>
        <w:pStyle w:val="ListParagraph"/>
        <w:widowControl/>
        <w:numPr>
          <w:ilvl w:val="2"/>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Whether the support applies to CSI-RS with or without QCL source, or both</w:t>
      </w:r>
    </w:p>
    <w:p w14:paraId="7CB06EC4"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 xml:space="preserve">FFS: The number of non-serving cell(s) for measurement/reporting </w:t>
      </w:r>
    </w:p>
    <w:p w14:paraId="17965077"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time behavior of the reporting, i.e. periodic, semi-persistent, aperiodic, or UE-initiated</w:t>
      </w:r>
    </w:p>
    <w:p w14:paraId="7C99910F" w14:textId="77777777" w:rsidR="00A83BB2" w:rsidRPr="00A702CC" w:rsidRDefault="00A83BB2" w:rsidP="00B902F7">
      <w:pPr>
        <w:pStyle w:val="ListParagraph"/>
        <w:widowControl/>
        <w:numPr>
          <w:ilvl w:val="0"/>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If other reporting quantities are supported, e.g. L3-RSRP, hybrid L1/L3-RSRP</w:t>
      </w:r>
    </w:p>
    <w:p w14:paraId="2A5EF69E" w14:textId="77777777" w:rsidR="00A83BB2" w:rsidRPr="00A702CC" w:rsidRDefault="00A83BB2" w:rsidP="00B902F7">
      <w:pPr>
        <w:pStyle w:val="ListParagraph"/>
        <w:widowControl/>
        <w:numPr>
          <w:ilvl w:val="0"/>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Dynamic activation/deactivation/selection of the beam measurement on the RS(s) associated with non-serving cell(s) via MAC CE</w:t>
      </w:r>
    </w:p>
    <w:p w14:paraId="1827E324" w14:textId="77777777" w:rsidR="00A83BB2" w:rsidRPr="00A702CC" w:rsidRDefault="00A83BB2" w:rsidP="00B902F7">
      <w:pPr>
        <w:pStyle w:val="ListParagraph"/>
        <w:widowControl/>
        <w:numPr>
          <w:ilvl w:val="0"/>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 xml:space="preserve">FFS: Timing assumption </w:t>
      </w:r>
      <w:r w:rsidRPr="00A702CC">
        <w:rPr>
          <w:rFonts w:ascii="Times New Roman" w:hAnsi="Times New Roman"/>
          <w:sz w:val="20"/>
          <w:szCs w:val="20"/>
          <w:lang w:eastAsia="zh-CN"/>
        </w:rPr>
        <w:t>(e.g. time of arrival and time of the measurement)</w:t>
      </w:r>
      <w:r w:rsidRPr="00A702CC">
        <w:rPr>
          <w:rFonts w:ascii="Times New Roman" w:hAnsi="Times New Roman"/>
          <w:sz w:val="20"/>
          <w:szCs w:val="20"/>
        </w:rPr>
        <w:t xml:space="preserve"> for measurement of non-serving cell RS measurement</w:t>
      </w:r>
    </w:p>
    <w:p w14:paraId="4D41AA74"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lang w:eastAsia="ko-KR"/>
        </w:rPr>
      </w:pPr>
    </w:p>
    <w:p w14:paraId="6B34FDD4" w14:textId="77777777" w:rsidR="00A83BB2" w:rsidRPr="00A702CC" w:rsidRDefault="00A83BB2" w:rsidP="00A702CC">
      <w:pPr>
        <w:snapToGrid w:val="0"/>
        <w:spacing w:after="0"/>
        <w:rPr>
          <w:lang w:val="en-US" w:eastAsia="ko-KR"/>
        </w:rPr>
      </w:pPr>
      <w:r w:rsidRPr="00A702CC">
        <w:rPr>
          <w:rStyle w:val="Strong"/>
          <w:highlight w:val="green"/>
        </w:rPr>
        <w:t>Agreement</w:t>
      </w:r>
    </w:p>
    <w:p w14:paraId="6AFA981D" w14:textId="77777777" w:rsidR="00A83BB2" w:rsidRPr="00A702CC" w:rsidRDefault="00A83BB2" w:rsidP="00A702CC">
      <w:pPr>
        <w:snapToGrid w:val="0"/>
        <w:spacing w:after="0"/>
        <w:jc w:val="both"/>
      </w:pPr>
      <w:r w:rsidRPr="00A702CC">
        <w:t>On the Rel.17 DCI -based beam indication, in RAN1#104bis-e, down-select at least one of the following alternatives regarding the support of DCI format(s) for beam indication in addition to the agreed DCI formats 1_1/1_2 with DL assignment (in RAN1#103-e):</w:t>
      </w:r>
    </w:p>
    <w:p w14:paraId="2AAA722B" w14:textId="77777777" w:rsidR="00A83BB2" w:rsidRPr="00A702CC" w:rsidRDefault="00A83BB2" w:rsidP="00B902F7">
      <w:pPr>
        <w:numPr>
          <w:ilvl w:val="0"/>
          <w:numId w:val="29"/>
        </w:numPr>
        <w:overflowPunct/>
        <w:autoSpaceDE/>
        <w:autoSpaceDN/>
        <w:adjustRightInd/>
        <w:snapToGrid w:val="0"/>
        <w:spacing w:after="0"/>
        <w:textAlignment w:val="auto"/>
      </w:pPr>
      <w:r w:rsidRPr="00A702CC">
        <w:lastRenderedPageBreak/>
        <w:t>Alt0: No additional DCI format is supported</w:t>
      </w:r>
    </w:p>
    <w:p w14:paraId="67EAA92B" w14:textId="77777777" w:rsidR="00A83BB2" w:rsidRPr="00A702CC" w:rsidRDefault="00A83BB2" w:rsidP="00B902F7">
      <w:pPr>
        <w:numPr>
          <w:ilvl w:val="0"/>
          <w:numId w:val="29"/>
        </w:numPr>
        <w:overflowPunct/>
        <w:autoSpaceDE/>
        <w:autoSpaceDN/>
        <w:adjustRightInd/>
        <w:snapToGrid w:val="0"/>
        <w:spacing w:after="0"/>
        <w:textAlignment w:val="auto"/>
      </w:pPr>
      <w:r w:rsidRPr="00A702CC">
        <w:t xml:space="preserve">Alt1: DCI formats 1_1 and 1_2 without DL assignment, applicable for joint TCI as well as separate DL /UL TCI </w:t>
      </w:r>
    </w:p>
    <w:p w14:paraId="3068D6C0"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Support DCI acknowledgment mechanism, e.g. based on SPS PDSCH release, based on triggered SRS , based on DCI indicating SCell dormancy</w:t>
      </w:r>
    </w:p>
    <w:p w14:paraId="41034E74"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36E595A7"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 Whether the UE can/shall assume the gNB configured application time is after ACK transmission</w:t>
      </w:r>
    </w:p>
    <w:p w14:paraId="20AAF585" w14:textId="77777777" w:rsidR="00A83BB2" w:rsidRPr="00A702CC" w:rsidRDefault="00A83BB2" w:rsidP="00B902F7">
      <w:pPr>
        <w:numPr>
          <w:ilvl w:val="0"/>
          <w:numId w:val="29"/>
        </w:numPr>
        <w:overflowPunct/>
        <w:autoSpaceDE/>
        <w:autoSpaceDN/>
        <w:adjustRightInd/>
        <w:snapToGrid w:val="0"/>
        <w:spacing w:after="0"/>
        <w:textAlignment w:val="auto"/>
      </w:pPr>
      <w:r w:rsidRPr="00A702CC">
        <w:rPr>
          <w:lang w:eastAsia="ja-JP"/>
        </w:rPr>
        <w:t xml:space="preserve">Alt2: Dedicated DCI format other than 1_1/1_2 without DL assignment, </w:t>
      </w:r>
      <w:r w:rsidRPr="00A702CC">
        <w:t xml:space="preserve">applicable for joint TCI as well as separate DL /UL TCI </w:t>
      </w:r>
    </w:p>
    <w:p w14:paraId="5999BE97"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Support DCI acknowledgment mechanism, e.g. based on SPS PDSCH release, based on triggered SRS , based on DCI indicating SCell dormancy</w:t>
      </w:r>
    </w:p>
    <w:p w14:paraId="7A31876F"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 If the format is based on an existing DCI format, how to identify the DCI format used for beam indication only</w:t>
      </w:r>
    </w:p>
    <w:p w14:paraId="5925B2B2"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 Whether the UE can/shall assume the gNB configured application time is after ACK transmission</w:t>
      </w:r>
    </w:p>
    <w:p w14:paraId="16453CCB" w14:textId="77777777" w:rsidR="00A83BB2" w:rsidRPr="00A702CC" w:rsidRDefault="00A83BB2" w:rsidP="00B902F7">
      <w:pPr>
        <w:numPr>
          <w:ilvl w:val="0"/>
          <w:numId w:val="29"/>
        </w:numPr>
        <w:overflowPunct/>
        <w:autoSpaceDE/>
        <w:autoSpaceDN/>
        <w:adjustRightInd/>
        <w:snapToGrid w:val="0"/>
        <w:spacing w:after="0"/>
        <w:textAlignment w:val="auto"/>
      </w:pPr>
      <w:r w:rsidRPr="00A702CC">
        <w:rPr>
          <w:lang w:eastAsia="ja-JP"/>
        </w:rPr>
        <w:t xml:space="preserve">Alt3: UL-related DCI formats 0_1/0_2 with UL grant, applicable only for UL-only TCI of separate DL /UL TCI </w:t>
      </w:r>
    </w:p>
    <w:p w14:paraId="793A0153" w14:textId="77777777" w:rsidR="00A83BB2" w:rsidRPr="00A702CC" w:rsidRDefault="00A83BB2" w:rsidP="00A702CC">
      <w:pPr>
        <w:snapToGrid w:val="0"/>
        <w:spacing w:after="0"/>
      </w:pPr>
      <w:r w:rsidRPr="00A702CC">
        <w:t> </w:t>
      </w:r>
    </w:p>
    <w:p w14:paraId="4151B53A" w14:textId="77777777" w:rsidR="00A83BB2" w:rsidRPr="00A702CC" w:rsidRDefault="00A83BB2" w:rsidP="00A702CC">
      <w:pPr>
        <w:snapToGrid w:val="0"/>
        <w:spacing w:after="0"/>
      </w:pPr>
      <w:r w:rsidRPr="00A702CC">
        <w:rPr>
          <w:rStyle w:val="Strong"/>
          <w:highlight w:val="green"/>
        </w:rPr>
        <w:t>Agreement</w:t>
      </w:r>
    </w:p>
    <w:p w14:paraId="76A25772" w14:textId="77777777" w:rsidR="00A83BB2" w:rsidRPr="00A702CC" w:rsidRDefault="00A83BB2" w:rsidP="00A702CC">
      <w:pPr>
        <w:snapToGrid w:val="0"/>
        <w:spacing w:after="0"/>
        <w:jc w:val="both"/>
      </w:pPr>
      <w:r w:rsidRPr="00A702CC">
        <w:t>On Rel.17 enhancement for facilitating fast uplink panel selection,</w:t>
      </w:r>
    </w:p>
    <w:p w14:paraId="4D01A766" w14:textId="77777777" w:rsidR="00A83BB2" w:rsidRPr="00A702CC" w:rsidRDefault="00A83BB2" w:rsidP="00B902F7">
      <w:pPr>
        <w:numPr>
          <w:ilvl w:val="0"/>
          <w:numId w:val="30"/>
        </w:numPr>
        <w:overflowPunct/>
        <w:autoSpaceDE/>
        <w:autoSpaceDN/>
        <w:adjustRightInd/>
        <w:snapToGrid w:val="0"/>
        <w:spacing w:after="0"/>
        <w:textAlignment w:val="auto"/>
      </w:pPr>
      <w:r w:rsidRPr="00A702CC">
        <w:t>Rel.17 TCI state update (based on MAC CE + DCI along with the necessary TCI state activation, or MAC CE only) can be used for UE UL panel selection:</w:t>
      </w:r>
    </w:p>
    <w:p w14:paraId="537FDEFA" w14:textId="77777777" w:rsidR="00A83BB2" w:rsidRPr="00A702CC" w:rsidRDefault="00A83BB2" w:rsidP="00B902F7">
      <w:pPr>
        <w:numPr>
          <w:ilvl w:val="0"/>
          <w:numId w:val="31"/>
        </w:numPr>
        <w:overflowPunct/>
        <w:autoSpaceDE/>
        <w:autoSpaceDN/>
        <w:adjustRightInd/>
        <w:snapToGrid w:val="0"/>
        <w:spacing w:after="0"/>
        <w:textAlignment w:val="auto"/>
      </w:pPr>
      <w:r w:rsidRPr="00A702CC">
        <w:t>FFS : Whether specification support for this feature is necessary and if so the details of such spec support, e.g.  </w:t>
      </w:r>
    </w:p>
    <w:p w14:paraId="6B99FE60"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Additional spec support in TCI state definition to accommodate UL panel</w:t>
      </w:r>
    </w:p>
    <w:p w14:paraId="0DC095C0"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UE reporting to facilitate UL panel selection</w:t>
      </w:r>
    </w:p>
    <w:p w14:paraId="303D9761"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UE reporting, e.g. panel-specific report, including UE -panel state, e.g. inactive, active for DL /UL measurement, active for DL reception only, active for UL transmission, or other combination(s) of UE -panel states</w:t>
      </w:r>
    </w:p>
    <w:p w14:paraId="45E539A8"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Support for linking or association of UE panels with CSI-RS/SSB resources or resource sets, SRS resource sets, and/or PUCCH resource groups, etc.</w:t>
      </w:r>
    </w:p>
    <w:p w14:paraId="05E1BE92"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lang w:eastAsia="ko-KR"/>
        </w:rPr>
      </w:pPr>
    </w:p>
    <w:p w14:paraId="4058A707" w14:textId="77777777" w:rsidR="00A83BB2" w:rsidRPr="00A702CC" w:rsidRDefault="00A83BB2" w:rsidP="00A702CC">
      <w:pPr>
        <w:shd w:val="clear" w:color="auto" w:fill="FFFFFF"/>
        <w:snapToGrid w:val="0"/>
        <w:spacing w:after="0"/>
        <w:rPr>
          <w:lang w:val="en-US" w:eastAsia="ko-KR"/>
        </w:rPr>
      </w:pPr>
      <w:r w:rsidRPr="00A702CC">
        <w:rPr>
          <w:b/>
          <w:bCs/>
          <w:highlight w:val="green"/>
        </w:rPr>
        <w:t>Agreement</w:t>
      </w:r>
    </w:p>
    <w:p w14:paraId="240C9608" w14:textId="77777777" w:rsidR="00A83BB2" w:rsidRPr="00A702CC" w:rsidRDefault="00A83BB2" w:rsidP="00A702CC">
      <w:pPr>
        <w:shd w:val="clear" w:color="auto" w:fill="FFFFFF"/>
        <w:snapToGrid w:val="0"/>
        <w:spacing w:after="0"/>
      </w:pPr>
      <w:r w:rsidRPr="00A702CC">
        <w:rPr>
          <w:lang w:eastAsia="zh-CN"/>
        </w:rPr>
        <w:t>On Rel.17 enhancements to facilitate MPE mitigation, decide in RAN1#104bis-e whether to support at least one the following (not necessarily, but can be, in one reporting instance):</w:t>
      </w:r>
    </w:p>
    <w:p w14:paraId="11E46642" w14:textId="77777777" w:rsidR="00A83BB2" w:rsidRPr="00A702CC" w:rsidRDefault="00A83BB2" w:rsidP="00B902F7">
      <w:pPr>
        <w:numPr>
          <w:ilvl w:val="0"/>
          <w:numId w:val="30"/>
        </w:numPr>
        <w:overflowPunct/>
        <w:autoSpaceDE/>
        <w:autoSpaceDN/>
        <w:adjustRightInd/>
        <w:snapToGrid w:val="0"/>
        <w:spacing w:after="0"/>
        <w:textAlignment w:val="auto"/>
      </w:pPr>
      <w:r w:rsidRPr="00A702CC">
        <w:t>{Rel.16 P-MPR based (beam/panel-level)} + {A}, where A is either Opt1A, Opt1B, Opt1C, or Opt1D:</w:t>
      </w:r>
    </w:p>
    <w:p w14:paraId="0233B20B"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Option 1A: Virtual PHR or a modified version associated with each activated UL TCI or, if applicable, joint TCI</w:t>
      </w:r>
    </w:p>
    <w:p w14:paraId="14420F17"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Option 1B: {SSBRI(s)/CRI(s) and/or panel indication}</w:t>
      </w:r>
    </w:p>
    <w:p w14:paraId="45499696"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Option 1C: {SSBRI(s)/CRI(s) and/or panel indication} + virtual PHR or a modified version associated with each of the reported SSBRI(s)/CRI(s) and/or panel indication (if configured)</w:t>
      </w:r>
    </w:p>
    <w:p w14:paraId="3322CFEF"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Option 1D: No additional reporting quantity</w:t>
      </w:r>
    </w:p>
    <w:p w14:paraId="598FDCB0" w14:textId="77777777" w:rsidR="00A83BB2" w:rsidRPr="00A702CC" w:rsidRDefault="00A83BB2" w:rsidP="00B902F7">
      <w:pPr>
        <w:numPr>
          <w:ilvl w:val="0"/>
          <w:numId w:val="30"/>
        </w:numPr>
        <w:overflowPunct/>
        <w:autoSpaceDE/>
        <w:autoSpaceDN/>
        <w:adjustRightInd/>
        <w:snapToGrid w:val="0"/>
        <w:spacing w:after="0"/>
        <w:textAlignment w:val="auto"/>
      </w:pPr>
      <w:r w:rsidRPr="00A702CC">
        <w:t>{SSBRI(s)/CRI(s) and/or panel indication} + {A}, where A is either Opt2A, Opt2B, Opt2A+ Opt2B, or Option 2C</w:t>
      </w:r>
    </w:p>
    <w:p w14:paraId="7F12361B"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Option 2A: L1-RSRP [L1-SINR] or a modified version that accounts for MPE effect associated with each of the reported SSBRI(s)/CRI(s) and/or panel indication (if configured)</w:t>
      </w:r>
    </w:p>
    <w:p w14:paraId="78B2B8C5" w14:textId="77777777" w:rsidR="00A83BB2" w:rsidRPr="00A702CC" w:rsidRDefault="00A83BB2" w:rsidP="00B902F7">
      <w:pPr>
        <w:pStyle w:val="ListParagraph"/>
        <w:widowControl/>
        <w:numPr>
          <w:ilvl w:val="2"/>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How panel-level L1-RSRP [L1-SINR] is reported if L1-RSRP [L1-SINR] is associated with panel</w:t>
      </w:r>
    </w:p>
    <w:p w14:paraId="7B674D48" w14:textId="77777777" w:rsidR="00A83BB2" w:rsidRPr="00A702CC" w:rsidRDefault="00A83BB2" w:rsidP="00B902F7">
      <w:pPr>
        <w:pStyle w:val="ListParagraph"/>
        <w:widowControl/>
        <w:numPr>
          <w:ilvl w:val="2"/>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Whether/how to account for MPE effect in L1-RSRP [L1-SINR] report, e.g. by using scaled L1-RSRP [L1-SINR]</w:t>
      </w:r>
    </w:p>
    <w:p w14:paraId="450CBCC4" w14:textId="77777777" w:rsidR="00A83BB2" w:rsidRPr="00A702CC" w:rsidRDefault="00A83BB2" w:rsidP="00B902F7">
      <w:pPr>
        <w:pStyle w:val="ListParagraph"/>
        <w:widowControl/>
        <w:numPr>
          <w:ilvl w:val="2"/>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FFS: Whether/how to enhance existing beam reporting format to support Option 2A</w:t>
      </w:r>
    </w:p>
    <w:p w14:paraId="14B27D8D"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Option 2B: Virtual PHR or a modified version associated with each of the reported SSBRI(s)/CRI(s) and/or panel indication (if configured)</w:t>
      </w:r>
    </w:p>
    <w:p w14:paraId="1E87559A" w14:textId="77777777" w:rsidR="00A83BB2" w:rsidRPr="00A702CC" w:rsidRDefault="00A83BB2" w:rsidP="00B902F7">
      <w:pPr>
        <w:pStyle w:val="ListParagraph"/>
        <w:widowControl/>
        <w:numPr>
          <w:ilvl w:val="1"/>
          <w:numId w:val="28"/>
        </w:numPr>
        <w:autoSpaceDN w:val="0"/>
        <w:snapToGrid w:val="0"/>
        <w:ind w:leftChars="0"/>
        <w:jc w:val="left"/>
        <w:rPr>
          <w:rFonts w:ascii="Times New Roman" w:hAnsi="Times New Roman"/>
          <w:sz w:val="20"/>
          <w:szCs w:val="20"/>
        </w:rPr>
      </w:pPr>
      <w:r w:rsidRPr="00A702CC">
        <w:rPr>
          <w:rFonts w:ascii="Times New Roman" w:hAnsi="Times New Roman"/>
          <w:sz w:val="20"/>
          <w:szCs w:val="20"/>
        </w:rPr>
        <w:t>Option 2C: No additional reporting quantity</w:t>
      </w:r>
    </w:p>
    <w:p w14:paraId="48EBC472"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lang w:eastAsia="ko-KR"/>
        </w:rPr>
      </w:pPr>
    </w:p>
    <w:p w14:paraId="17DC188B" w14:textId="77777777" w:rsidR="00A83BB2" w:rsidRPr="00A702CC" w:rsidRDefault="00A83BB2" w:rsidP="00A702CC">
      <w:pPr>
        <w:snapToGrid w:val="0"/>
        <w:spacing w:after="0"/>
        <w:jc w:val="both"/>
        <w:rPr>
          <w:lang w:val="en-US" w:eastAsia="zh-CN"/>
        </w:rPr>
      </w:pPr>
      <w:r w:rsidRPr="00A702CC">
        <w:rPr>
          <w:b/>
          <w:bCs/>
          <w:highlight w:val="green"/>
          <w:lang w:eastAsia="zh-CN"/>
        </w:rPr>
        <w:t>Agreement</w:t>
      </w:r>
    </w:p>
    <w:p w14:paraId="71A638C7" w14:textId="77777777" w:rsidR="00A83BB2" w:rsidRPr="00A702CC" w:rsidRDefault="00A83BB2" w:rsidP="00A702CC">
      <w:pPr>
        <w:snapToGrid w:val="0"/>
        <w:spacing w:after="0"/>
        <w:jc w:val="both"/>
        <w:rPr>
          <w:lang w:eastAsia="zh-CN"/>
        </w:rPr>
      </w:pPr>
      <w:r w:rsidRPr="00A702CC">
        <w:rPr>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10DD118C"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Alt1: the first slot that is at least X ms or Y symbols after the [first/last] symbol of the DCI with the joint or separate DL/UL beam indication</w:t>
      </w:r>
    </w:p>
    <w:p w14:paraId="0BF6E707"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 xml:space="preserve">Alt2A: the first slot that is at least X ms or Y symbols after the [first/last] symbol of the acknowledgment of the joint or separate DL/UL beam indication </w:t>
      </w:r>
    </w:p>
    <w:p w14:paraId="1A09AFBE"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00A7C858"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lastRenderedPageBreak/>
        <w:t>Alt2C: Support both Alt1 and Alt2A, and introduce a UE capability that indicates the support of Alt1 or Alt2A</w:t>
      </w:r>
    </w:p>
    <w:p w14:paraId="3FBD93E9"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Alt3: the first slot that is at least X1 ms or Y1 symbols after the [first/last] symbol of the DCI with beam indication and X2 ms or Y2 symbols after the [first/last] symbol of the acknowledgment of the beam indication</w:t>
      </w:r>
    </w:p>
    <w:p w14:paraId="66E03779" w14:textId="77777777" w:rsidR="00A83BB2" w:rsidRPr="00A702CC" w:rsidRDefault="00A83BB2" w:rsidP="00B902F7">
      <w:pPr>
        <w:numPr>
          <w:ilvl w:val="0"/>
          <w:numId w:val="22"/>
        </w:numPr>
        <w:overflowPunct/>
        <w:autoSpaceDE/>
        <w:adjustRightInd/>
        <w:snapToGrid w:val="0"/>
        <w:spacing w:after="0"/>
        <w:jc w:val="both"/>
        <w:rPr>
          <w:lang w:val="en-US" w:eastAsia="zh-CN"/>
        </w:rPr>
      </w:pPr>
      <w:r w:rsidRPr="00A702CC">
        <w:rPr>
          <w:lang w:eastAsia="zh-CN"/>
        </w:rPr>
        <w:t>FFS: whether any existing timing defined for DCI based TCI/spatial relation update can be used for X/Y</w:t>
      </w:r>
    </w:p>
    <w:p w14:paraId="42BCFC7E"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lang w:eastAsia="ko-KR"/>
        </w:rPr>
      </w:pPr>
    </w:p>
    <w:p w14:paraId="672F37F3" w14:textId="77777777" w:rsidR="00A83BB2" w:rsidRPr="00A702CC" w:rsidRDefault="00A83BB2" w:rsidP="00A702CC">
      <w:pPr>
        <w:snapToGrid w:val="0"/>
        <w:spacing w:after="0"/>
        <w:jc w:val="both"/>
        <w:rPr>
          <w:rStyle w:val="apple-converted-space"/>
        </w:rPr>
      </w:pPr>
      <w:r w:rsidRPr="00A702CC">
        <w:rPr>
          <w:b/>
          <w:bCs/>
          <w:highlight w:val="green"/>
        </w:rPr>
        <w:t>Agreement</w:t>
      </w:r>
    </w:p>
    <w:p w14:paraId="19825EBD" w14:textId="77777777" w:rsidR="00A83BB2" w:rsidRPr="00A702CC" w:rsidRDefault="00A83BB2" w:rsidP="00A702CC">
      <w:pPr>
        <w:snapToGrid w:val="0"/>
        <w:spacing w:after="0"/>
        <w:jc w:val="both"/>
      </w:pPr>
      <w:r w:rsidRPr="00A702CC">
        <w:t>On Rel.17 enhancement for facilitating fast uplink panel selection, for discussion purpose, a panel entity corresponds to one or more RS resources:</w:t>
      </w:r>
    </w:p>
    <w:p w14:paraId="39793CFF"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For CSI/beam reporting, the RS resource is an RS associated with measurement and/or reporting</w:t>
      </w:r>
    </w:p>
    <w:p w14:paraId="7B25CF49"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For beam indication, the RS resource is a source RS for UL TX spatial filter information</w:t>
      </w:r>
    </w:p>
    <w:p w14:paraId="748E1CC0"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Note: For one RS resource, the corresponding panel entity may vary and is controlled by the UE, and whether/how to maintain a common understanding between gNB and UE can be further discussed/decided</w:t>
      </w:r>
    </w:p>
    <w:p w14:paraId="0AF1EE0F"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Note: The above does not preclude possibility that an RS resource can be mapped to multiple panels</w:t>
      </w:r>
    </w:p>
    <w:p w14:paraId="7E46761C"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Note: The one or more RS resources may correspond to one or more RS resource set(s) depending on further discussion/decision</w:t>
      </w:r>
    </w:p>
    <w:p w14:paraId="702E0701" w14:textId="77777777" w:rsidR="00A83BB2" w:rsidRPr="00A702CC" w:rsidRDefault="00A83BB2" w:rsidP="00B902F7">
      <w:pPr>
        <w:numPr>
          <w:ilvl w:val="0"/>
          <w:numId w:val="22"/>
        </w:numPr>
        <w:overflowPunct/>
        <w:autoSpaceDE/>
        <w:adjustRightInd/>
        <w:snapToGrid w:val="0"/>
        <w:spacing w:after="0"/>
        <w:jc w:val="both"/>
        <w:rPr>
          <w:lang w:eastAsia="zh-CN"/>
        </w:rPr>
      </w:pPr>
      <w:r w:rsidRPr="00A702CC">
        <w:rPr>
          <w:lang w:eastAsia="zh-CN"/>
        </w:rPr>
        <w:t>Note: Specification should not be designed in such a way that the UE is required to disclose its antenna implementation</w:t>
      </w:r>
    </w:p>
    <w:p w14:paraId="30CFB4DD" w14:textId="77777777" w:rsidR="00A83BB2" w:rsidRPr="00A702CC" w:rsidRDefault="00A83BB2" w:rsidP="00A702CC">
      <w:pPr>
        <w:pStyle w:val="ListParagraph"/>
        <w:suppressAutoHyphens/>
        <w:autoSpaceDN w:val="0"/>
        <w:snapToGrid w:val="0"/>
        <w:ind w:leftChars="0" w:left="0"/>
        <w:textAlignment w:val="baseline"/>
        <w:rPr>
          <w:rFonts w:ascii="Times New Roman" w:hAnsi="Times New Roman"/>
          <w:sz w:val="20"/>
          <w:szCs w:val="20"/>
          <w:lang w:eastAsia="ko-KR"/>
        </w:rPr>
      </w:pPr>
    </w:p>
    <w:p w14:paraId="2B5A53BC" w14:textId="77777777" w:rsidR="00A83BB2" w:rsidRPr="00A702CC" w:rsidRDefault="00A83BB2" w:rsidP="00A702CC">
      <w:pPr>
        <w:snapToGrid w:val="0"/>
        <w:spacing w:after="0"/>
        <w:rPr>
          <w:color w:val="000000"/>
          <w:lang w:val="en-US" w:eastAsia="ko-KR"/>
        </w:rPr>
      </w:pPr>
      <w:r w:rsidRPr="00A702CC">
        <w:rPr>
          <w:b/>
          <w:bCs/>
          <w:color w:val="000000"/>
          <w:highlight w:val="green"/>
        </w:rPr>
        <w:t>Agreement</w:t>
      </w:r>
    </w:p>
    <w:p w14:paraId="434B17C8" w14:textId="77777777" w:rsidR="00A83BB2" w:rsidRPr="00A702CC" w:rsidRDefault="00A83BB2" w:rsidP="00A702CC">
      <w:pPr>
        <w:snapToGrid w:val="0"/>
        <w:spacing w:after="0"/>
      </w:pPr>
      <w:r w:rsidRPr="00A702CC">
        <w:t xml:space="preserve">On Rel.17 enhancements </w:t>
      </w:r>
      <w:r w:rsidRPr="00A702CC">
        <w:rPr>
          <w:color w:val="000000"/>
        </w:rPr>
        <w:t xml:space="preserve">for L1/L2-centric inter-cell mobility, </w:t>
      </w:r>
    </w:p>
    <w:p w14:paraId="32DC2E3F" w14:textId="77777777" w:rsidR="00A83BB2" w:rsidRPr="00A702CC" w:rsidRDefault="00A83BB2" w:rsidP="00B902F7">
      <w:pPr>
        <w:numPr>
          <w:ilvl w:val="0"/>
          <w:numId w:val="32"/>
        </w:numPr>
        <w:overflowPunct/>
        <w:autoSpaceDE/>
        <w:autoSpaceDN/>
        <w:adjustRightInd/>
        <w:snapToGrid w:val="0"/>
        <w:spacing w:after="0"/>
        <w:textAlignment w:val="auto"/>
      </w:pPr>
      <w:r w:rsidRPr="00A702CC">
        <w:t xml:space="preserve">Discuss whether to support at least the source RS types already agreed for intra-cell mobility for the purpose of referencing to non-serving cell(s). Note: This implies the following source RS(s): </w:t>
      </w:r>
    </w:p>
    <w:p w14:paraId="43E6F184" w14:textId="77777777" w:rsidR="00A83BB2" w:rsidRPr="00A702CC" w:rsidRDefault="00A83BB2" w:rsidP="00B902F7">
      <w:pPr>
        <w:numPr>
          <w:ilvl w:val="1"/>
          <w:numId w:val="33"/>
        </w:numPr>
        <w:overflowPunct/>
        <w:autoSpaceDE/>
        <w:autoSpaceDN/>
        <w:adjustRightInd/>
        <w:snapToGrid w:val="0"/>
        <w:spacing w:after="0"/>
        <w:textAlignment w:val="auto"/>
      </w:pPr>
      <w:r w:rsidRPr="00A702CC">
        <w:t>CSI-RS for BM configured for non-serving cell(s) for DL QCL and UL TX spatial references</w:t>
      </w:r>
    </w:p>
    <w:p w14:paraId="0DCC2B80" w14:textId="77777777" w:rsidR="00A83BB2" w:rsidRPr="00A702CC" w:rsidRDefault="00A83BB2" w:rsidP="00B902F7">
      <w:pPr>
        <w:numPr>
          <w:ilvl w:val="1"/>
          <w:numId w:val="33"/>
        </w:numPr>
        <w:overflowPunct/>
        <w:autoSpaceDE/>
        <w:autoSpaceDN/>
        <w:adjustRightInd/>
        <w:snapToGrid w:val="0"/>
        <w:spacing w:after="0"/>
        <w:textAlignment w:val="auto"/>
      </w:pPr>
      <w:r w:rsidRPr="00A702CC">
        <w:t>CSI-RS for tracking (TRS) configured for non-serving cell(s) for DL QCL and UL TX spatial references</w:t>
      </w:r>
    </w:p>
    <w:p w14:paraId="6CAD791B" w14:textId="77777777" w:rsidR="00A83BB2" w:rsidRPr="00A702CC" w:rsidRDefault="00A83BB2" w:rsidP="00B902F7">
      <w:pPr>
        <w:numPr>
          <w:ilvl w:val="1"/>
          <w:numId w:val="33"/>
        </w:numPr>
        <w:overflowPunct/>
        <w:autoSpaceDE/>
        <w:autoSpaceDN/>
        <w:adjustRightInd/>
        <w:snapToGrid w:val="0"/>
        <w:spacing w:after="0"/>
        <w:textAlignment w:val="auto"/>
      </w:pPr>
      <w:r w:rsidRPr="00A702CC">
        <w:t>SSB configured for non-serving cell(s) for UL TX spatial references</w:t>
      </w:r>
    </w:p>
    <w:p w14:paraId="560BF612" w14:textId="77777777" w:rsidR="00A83BB2" w:rsidRPr="00A702CC" w:rsidRDefault="00A83BB2" w:rsidP="00B902F7">
      <w:pPr>
        <w:numPr>
          <w:ilvl w:val="1"/>
          <w:numId w:val="33"/>
        </w:numPr>
        <w:overflowPunct/>
        <w:autoSpaceDE/>
        <w:autoSpaceDN/>
        <w:adjustRightInd/>
        <w:snapToGrid w:val="0"/>
        <w:spacing w:after="0"/>
        <w:textAlignment w:val="auto"/>
      </w:pPr>
      <w:r w:rsidRPr="00A702CC">
        <w:t>SRS for BM configured for non-serving cell(s) for UL TX spatial references</w:t>
      </w:r>
    </w:p>
    <w:p w14:paraId="23EBF4B8" w14:textId="77777777" w:rsidR="00A83BB2" w:rsidRPr="00A702CC" w:rsidRDefault="00A83BB2" w:rsidP="00B902F7">
      <w:pPr>
        <w:numPr>
          <w:ilvl w:val="1"/>
          <w:numId w:val="33"/>
        </w:numPr>
        <w:overflowPunct/>
        <w:autoSpaceDE/>
        <w:autoSpaceDN/>
        <w:adjustRightInd/>
        <w:snapToGrid w:val="0"/>
        <w:spacing w:after="0"/>
        <w:textAlignment w:val="auto"/>
      </w:pPr>
      <w:r w:rsidRPr="00A702CC">
        <w:t xml:space="preserve">FFS: whether to support CSI-RS for mobility </w:t>
      </w:r>
    </w:p>
    <w:p w14:paraId="2E180B11" w14:textId="77777777" w:rsidR="00A83BB2" w:rsidRPr="00A702CC" w:rsidRDefault="00A83BB2" w:rsidP="00B902F7">
      <w:pPr>
        <w:numPr>
          <w:ilvl w:val="1"/>
          <w:numId w:val="33"/>
        </w:numPr>
        <w:overflowPunct/>
        <w:autoSpaceDE/>
        <w:autoSpaceDN/>
        <w:adjustRightInd/>
        <w:snapToGrid w:val="0"/>
        <w:spacing w:after="0"/>
        <w:textAlignment w:val="auto"/>
      </w:pPr>
      <w:r w:rsidRPr="00A702CC">
        <w:t>FFS: whether to support other source RS(s) potentially agreed later for intra-cell mobility</w:t>
      </w:r>
    </w:p>
    <w:p w14:paraId="6B6D44F1" w14:textId="77777777" w:rsidR="00A83BB2" w:rsidRPr="00A702CC" w:rsidRDefault="00A83BB2" w:rsidP="00B902F7">
      <w:pPr>
        <w:numPr>
          <w:ilvl w:val="1"/>
          <w:numId w:val="33"/>
        </w:numPr>
        <w:overflowPunct/>
        <w:autoSpaceDE/>
        <w:autoSpaceDN/>
        <w:adjustRightInd/>
        <w:snapToGrid w:val="0"/>
        <w:spacing w:after="0"/>
        <w:textAlignment w:val="auto"/>
      </w:pPr>
      <w:r w:rsidRPr="00A702CC">
        <w:t>FFS: whether to support CSI-RS for BM and tracking configured for non-serving cell(s) and without non-serving cell SSB as QCL-TypeD source</w:t>
      </w:r>
    </w:p>
    <w:p w14:paraId="59FAD37A" w14:textId="77777777" w:rsidR="00A83BB2" w:rsidRPr="00A702CC" w:rsidRDefault="00A83BB2" w:rsidP="00B902F7">
      <w:pPr>
        <w:numPr>
          <w:ilvl w:val="0"/>
          <w:numId w:val="33"/>
        </w:numPr>
        <w:overflowPunct/>
        <w:autoSpaceDE/>
        <w:autoSpaceDN/>
        <w:adjustRightInd/>
        <w:snapToGrid w:val="0"/>
        <w:spacing w:after="0"/>
        <w:textAlignment w:val="auto"/>
      </w:pPr>
      <w:r w:rsidRPr="00A702CC">
        <w:t xml:space="preserve">Send an LS to RAN2 on TCI state update (beam indication) using source RS configured for non-serving cell(s) for DL reception and UL transmission. The following topics are considered for the LS: </w:t>
      </w:r>
    </w:p>
    <w:p w14:paraId="068FC7F7" w14:textId="77777777" w:rsidR="00A83BB2" w:rsidRPr="00A702CC" w:rsidRDefault="00A83BB2" w:rsidP="00B902F7">
      <w:pPr>
        <w:numPr>
          <w:ilvl w:val="1"/>
          <w:numId w:val="33"/>
        </w:numPr>
        <w:overflowPunct/>
        <w:autoSpaceDE/>
        <w:autoSpaceDN/>
        <w:adjustRightInd/>
        <w:snapToGrid w:val="0"/>
        <w:spacing w:after="0"/>
        <w:textAlignment w:val="auto"/>
      </w:pPr>
      <w:r w:rsidRPr="00A702CC">
        <w:t>RRC configuration issues</w:t>
      </w:r>
    </w:p>
    <w:p w14:paraId="54F6FDA2" w14:textId="77777777" w:rsidR="00A83BB2" w:rsidRPr="00A702CC" w:rsidRDefault="00A83BB2" w:rsidP="00B902F7">
      <w:pPr>
        <w:numPr>
          <w:ilvl w:val="1"/>
          <w:numId w:val="33"/>
        </w:numPr>
        <w:overflowPunct/>
        <w:autoSpaceDE/>
        <w:autoSpaceDN/>
        <w:adjustRightInd/>
        <w:snapToGrid w:val="0"/>
        <w:spacing w:after="0"/>
        <w:textAlignment w:val="auto"/>
      </w:pPr>
      <w:r w:rsidRPr="00A702CC">
        <w:t>Serving cell issues</w:t>
      </w:r>
    </w:p>
    <w:p w14:paraId="226D24D1" w14:textId="77777777" w:rsidR="00A83BB2" w:rsidRPr="00A702CC" w:rsidRDefault="00A83BB2" w:rsidP="00B902F7">
      <w:pPr>
        <w:numPr>
          <w:ilvl w:val="1"/>
          <w:numId w:val="33"/>
        </w:numPr>
        <w:overflowPunct/>
        <w:autoSpaceDE/>
        <w:autoSpaceDN/>
        <w:adjustRightInd/>
        <w:snapToGrid w:val="0"/>
        <w:spacing w:after="0"/>
        <w:textAlignment w:val="auto"/>
      </w:pPr>
      <w:r w:rsidRPr="00A702CC">
        <w:t>C-RNTI issues</w:t>
      </w:r>
    </w:p>
    <w:p w14:paraId="502A2E28" w14:textId="77777777" w:rsidR="00A83BB2" w:rsidRPr="00A702CC" w:rsidRDefault="00A83BB2" w:rsidP="00B902F7">
      <w:pPr>
        <w:numPr>
          <w:ilvl w:val="1"/>
          <w:numId w:val="33"/>
        </w:numPr>
        <w:overflowPunct/>
        <w:autoSpaceDE/>
        <w:autoSpaceDN/>
        <w:adjustRightInd/>
        <w:snapToGrid w:val="0"/>
        <w:spacing w:after="0"/>
        <w:textAlignment w:val="auto"/>
      </w:pPr>
      <w:r w:rsidRPr="00A702CC">
        <w:t>Issues related to CU-DU split</w:t>
      </w:r>
    </w:p>
    <w:p w14:paraId="7D399243" w14:textId="77777777" w:rsidR="00A83BB2" w:rsidRPr="00A702CC" w:rsidRDefault="00A83BB2" w:rsidP="00B902F7">
      <w:pPr>
        <w:numPr>
          <w:ilvl w:val="1"/>
          <w:numId w:val="33"/>
        </w:numPr>
        <w:overflowPunct/>
        <w:autoSpaceDE/>
        <w:autoSpaceDN/>
        <w:adjustRightInd/>
        <w:snapToGrid w:val="0"/>
        <w:spacing w:after="0"/>
        <w:textAlignment w:val="auto"/>
      </w:pPr>
      <w:r w:rsidRPr="00A702CC">
        <w:t>Inter-band CA issues</w:t>
      </w:r>
    </w:p>
    <w:p w14:paraId="24AD1D76" w14:textId="77777777" w:rsidR="00A83BB2" w:rsidRPr="00A702CC" w:rsidRDefault="00A83BB2" w:rsidP="00B902F7">
      <w:pPr>
        <w:numPr>
          <w:ilvl w:val="1"/>
          <w:numId w:val="33"/>
        </w:numPr>
        <w:overflowPunct/>
        <w:autoSpaceDE/>
        <w:autoSpaceDN/>
        <w:adjustRightInd/>
        <w:snapToGrid w:val="0"/>
        <w:spacing w:after="0"/>
        <w:textAlignment w:val="auto"/>
      </w:pPr>
      <w:r w:rsidRPr="00A702CC">
        <w:t>Inter-frequency issues</w:t>
      </w:r>
    </w:p>
    <w:p w14:paraId="6686F185" w14:textId="44CD1799" w:rsidR="007E385F" w:rsidRPr="00A702CC" w:rsidRDefault="007E385F" w:rsidP="00A702CC">
      <w:pPr>
        <w:snapToGrid w:val="0"/>
        <w:spacing w:after="0"/>
        <w:rPr>
          <w:b/>
          <w:bCs/>
          <w:lang w:eastAsia="x-none"/>
        </w:rPr>
      </w:pPr>
    </w:p>
    <w:p w14:paraId="00E1D174" w14:textId="77777777" w:rsidR="003456D0" w:rsidRPr="00A702CC" w:rsidRDefault="003456D0"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2A93BD26" w14:textId="77777777" w:rsidR="00A83BB2" w:rsidRPr="00A702CC" w:rsidRDefault="00A83BB2" w:rsidP="00A702CC">
      <w:pPr>
        <w:snapToGrid w:val="0"/>
        <w:spacing w:after="0"/>
        <w:rPr>
          <w:rFonts w:eastAsia="DengXian"/>
          <w:b/>
          <w:bCs/>
          <w:kern w:val="32"/>
          <w:highlight w:val="green"/>
          <w:lang w:eastAsia="zh-CN"/>
        </w:rPr>
      </w:pPr>
      <w:r w:rsidRPr="00A702CC">
        <w:rPr>
          <w:rFonts w:eastAsia="DengXian"/>
          <w:b/>
          <w:bCs/>
          <w:kern w:val="32"/>
          <w:highlight w:val="green"/>
          <w:lang w:eastAsia="zh-CN"/>
        </w:rPr>
        <w:t>Agreement</w:t>
      </w:r>
    </w:p>
    <w:p w14:paraId="00CC12C8" w14:textId="77777777" w:rsidR="00A83BB2" w:rsidRPr="00A702CC" w:rsidRDefault="00A83BB2" w:rsidP="00A702CC">
      <w:pPr>
        <w:snapToGrid w:val="0"/>
        <w:spacing w:after="0"/>
        <w:rPr>
          <w:rFonts w:eastAsia="DengXian"/>
          <w:kern w:val="32"/>
          <w:lang w:eastAsia="zh-CN"/>
        </w:rPr>
      </w:pPr>
      <w:r w:rsidRPr="00A702CC">
        <w:rPr>
          <w:rFonts w:eastAsia="DengXian"/>
          <w:kern w:val="32"/>
          <w:lang w:eastAsia="zh-CN"/>
        </w:rPr>
        <w:t xml:space="preserve">Confirm the working assumption: </w:t>
      </w:r>
    </w:p>
    <w:p w14:paraId="2FF92A12" w14:textId="77777777" w:rsidR="00A83BB2" w:rsidRPr="00A702CC" w:rsidRDefault="00A83BB2" w:rsidP="00A702CC">
      <w:pPr>
        <w:snapToGrid w:val="0"/>
        <w:spacing w:after="0"/>
        <w:rPr>
          <w:lang w:eastAsia="x-none"/>
        </w:rPr>
      </w:pPr>
      <w:r w:rsidRPr="00A702CC">
        <w:rPr>
          <w:rFonts w:eastAsia="DengXian"/>
          <w:kern w:val="32"/>
          <w:lang w:eastAsia="zh-CN"/>
        </w:rPr>
        <w:t>For PDCCH reliability enhancements with non-SFN schemes and Option 2 + Case 1, support Alt3 (two SS sets associated with corresponding CORESETs).</w:t>
      </w:r>
    </w:p>
    <w:p w14:paraId="04CFBCDA" w14:textId="77777777" w:rsidR="00A83BB2" w:rsidRPr="00A702CC" w:rsidRDefault="00A83BB2" w:rsidP="00A702CC">
      <w:pPr>
        <w:snapToGrid w:val="0"/>
        <w:spacing w:after="0"/>
        <w:rPr>
          <w:lang w:eastAsia="x-none"/>
        </w:rPr>
      </w:pPr>
    </w:p>
    <w:p w14:paraId="308C9AAD" w14:textId="77777777" w:rsidR="00A83BB2" w:rsidRPr="00A702CC" w:rsidRDefault="00A83BB2" w:rsidP="00A702CC">
      <w:pPr>
        <w:snapToGrid w:val="0"/>
        <w:spacing w:after="0"/>
        <w:jc w:val="both"/>
        <w:rPr>
          <w:b/>
          <w:bCs/>
          <w:lang w:eastAsia="zh-CN"/>
        </w:rPr>
      </w:pPr>
      <w:r w:rsidRPr="00A702CC">
        <w:rPr>
          <w:b/>
          <w:bCs/>
          <w:highlight w:val="green"/>
          <w:lang w:eastAsia="zh-CN"/>
        </w:rPr>
        <w:t>Agreement</w:t>
      </w:r>
    </w:p>
    <w:p w14:paraId="1D16A5C5" w14:textId="77777777" w:rsidR="00A83BB2" w:rsidRPr="00A702CC" w:rsidRDefault="00A83BB2" w:rsidP="00A702CC">
      <w:pPr>
        <w:snapToGrid w:val="0"/>
        <w:spacing w:after="0"/>
        <w:jc w:val="both"/>
        <w:rPr>
          <w:lang w:eastAsia="zh-CN"/>
        </w:rPr>
      </w:pPr>
      <w:r w:rsidRPr="00A702CC">
        <w:rPr>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08E23A45" w14:textId="77777777" w:rsidR="00A83BB2" w:rsidRPr="00A702CC" w:rsidRDefault="00A83BB2" w:rsidP="00B902F7">
      <w:pPr>
        <w:numPr>
          <w:ilvl w:val="0"/>
          <w:numId w:val="34"/>
        </w:numPr>
        <w:overflowPunct/>
        <w:autoSpaceDE/>
        <w:autoSpaceDN/>
        <w:adjustRightInd/>
        <w:snapToGrid w:val="0"/>
        <w:spacing w:after="0"/>
        <w:jc w:val="both"/>
        <w:textAlignment w:val="auto"/>
        <w:rPr>
          <w:lang w:eastAsia="zh-CN"/>
        </w:rPr>
      </w:pPr>
      <w:r w:rsidRPr="00A702CC">
        <w:rPr>
          <w:lang w:eastAsia="zh-CN"/>
        </w:rPr>
        <w:t>Option 1: The one with the lowest CORESET ID is applied</w:t>
      </w:r>
      <w:r w:rsidRPr="00A702CC">
        <w:t xml:space="preserve"> </w:t>
      </w:r>
    </w:p>
    <w:p w14:paraId="69E20DAB" w14:textId="77777777" w:rsidR="00A83BB2" w:rsidRPr="00A702CC" w:rsidRDefault="00A83BB2" w:rsidP="00B902F7">
      <w:pPr>
        <w:numPr>
          <w:ilvl w:val="0"/>
          <w:numId w:val="34"/>
        </w:numPr>
        <w:overflowPunct/>
        <w:autoSpaceDE/>
        <w:autoSpaceDN/>
        <w:adjustRightInd/>
        <w:snapToGrid w:val="0"/>
        <w:spacing w:after="0"/>
        <w:jc w:val="both"/>
        <w:textAlignment w:val="auto"/>
        <w:rPr>
          <w:lang w:eastAsia="zh-CN"/>
        </w:rPr>
      </w:pPr>
      <w:r w:rsidRPr="00A702CC">
        <w:rPr>
          <w:lang w:eastAsia="zh-CN"/>
        </w:rPr>
        <w:t>Option 2: The one with the lowest SS set ID is applied.</w:t>
      </w:r>
    </w:p>
    <w:p w14:paraId="20333BD7" w14:textId="77777777" w:rsidR="00A83BB2" w:rsidRPr="00A702CC" w:rsidRDefault="00A83BB2" w:rsidP="00A702CC">
      <w:pPr>
        <w:snapToGrid w:val="0"/>
        <w:spacing w:after="0"/>
        <w:rPr>
          <w:lang w:val="en-US" w:eastAsia="ko-KR"/>
        </w:rPr>
      </w:pPr>
    </w:p>
    <w:p w14:paraId="688B79AD" w14:textId="77777777" w:rsidR="00A83BB2" w:rsidRPr="00A702CC" w:rsidRDefault="00A83BB2" w:rsidP="00A702CC">
      <w:pPr>
        <w:snapToGrid w:val="0"/>
        <w:spacing w:after="0"/>
        <w:jc w:val="both"/>
        <w:rPr>
          <w:b/>
          <w:lang w:eastAsia="zh-CN"/>
        </w:rPr>
      </w:pPr>
      <w:r w:rsidRPr="00A702CC">
        <w:rPr>
          <w:b/>
          <w:highlight w:val="green"/>
          <w:lang w:eastAsia="zh-CN"/>
        </w:rPr>
        <w:t>Agreement</w:t>
      </w:r>
    </w:p>
    <w:p w14:paraId="49C7C221" w14:textId="77777777" w:rsidR="00A83BB2" w:rsidRPr="00A702CC" w:rsidRDefault="00A83BB2" w:rsidP="00A702CC">
      <w:pPr>
        <w:snapToGrid w:val="0"/>
        <w:spacing w:after="0"/>
        <w:rPr>
          <w:lang w:eastAsia="zh-CN"/>
        </w:rPr>
      </w:pPr>
      <w:r w:rsidRPr="00A702CC">
        <w:rPr>
          <w:lang w:eastAsia="zh-CN"/>
        </w:rPr>
        <w:t>For Option 2, at least for the following purposes, a reference PDCCH candidate is defined as the candidate that ends later in time among the two linked PDCCH candidates in the time domain:</w:t>
      </w:r>
    </w:p>
    <w:p w14:paraId="0F6F557E"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To determine the scheduling offset to identify whether a default beam should be used for PDSCH / CSI-RS reception.</w:t>
      </w:r>
    </w:p>
    <w:p w14:paraId="3D2F6CA9"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To extend the definition of in-order for PDCCH-PDSCH and PDCCH-PUSCH, i.e., PDCCH ending symbol is the last symbol of the reference PDCCH candidate in at least the following restrictions in 38.214.</w:t>
      </w:r>
      <w:r w:rsidRPr="00A702CC">
        <w:t xml:space="preserve"> </w:t>
      </w:r>
    </w:p>
    <w:p w14:paraId="5F685779" w14:textId="77777777" w:rsidR="00A83BB2" w:rsidRPr="00A702CC" w:rsidRDefault="00A83BB2" w:rsidP="00B902F7">
      <w:pPr>
        <w:numPr>
          <w:ilvl w:val="1"/>
          <w:numId w:val="35"/>
        </w:numPr>
        <w:overflowPunct/>
        <w:autoSpaceDE/>
        <w:autoSpaceDN/>
        <w:adjustRightInd/>
        <w:snapToGrid w:val="0"/>
        <w:spacing w:after="0"/>
        <w:textAlignment w:val="auto"/>
        <w:rPr>
          <w:lang w:eastAsia="zh-CN"/>
        </w:rPr>
      </w:pPr>
      <w:r w:rsidRPr="00A702CC">
        <w:rPr>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40F0B31F" w14:textId="77777777" w:rsidR="00A83BB2" w:rsidRPr="00A702CC" w:rsidRDefault="00A83BB2" w:rsidP="00B902F7">
      <w:pPr>
        <w:numPr>
          <w:ilvl w:val="1"/>
          <w:numId w:val="35"/>
        </w:numPr>
        <w:overflowPunct/>
        <w:autoSpaceDE/>
        <w:autoSpaceDN/>
        <w:adjustRightInd/>
        <w:snapToGrid w:val="0"/>
        <w:spacing w:after="0"/>
        <w:textAlignment w:val="auto"/>
        <w:rPr>
          <w:lang w:eastAsia="zh-CN"/>
        </w:rPr>
      </w:pPr>
      <w:r w:rsidRPr="00A702CC">
        <w:rPr>
          <w:lang w:eastAsia="zh-CN"/>
        </w:rPr>
        <w:t xml:space="preserve">For any two HARQ process IDs in a given scheduled cell, if the UE is scheduled to start a first PUSCH transmission starting in symbol j by a PDCCH ending in symbol I, the UE is not expected to be scheduled to </w:t>
      </w:r>
      <w:r w:rsidRPr="00A702CC">
        <w:rPr>
          <w:lang w:eastAsia="zh-CN"/>
        </w:rPr>
        <w:lastRenderedPageBreak/>
        <w:t>transmit a PUSCH starting earlier than the end of the first PUSCH by a PDCCH that ends later than symbol i.</w:t>
      </w:r>
    </w:p>
    <w:p w14:paraId="6D1470E5"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For PUSCH preparation time (N2) and CSI computation time (Z): Last symbol of the PDCCH is based on the last symbol of the reference PDCCH candidate.</w:t>
      </w:r>
    </w:p>
    <w:p w14:paraId="443BE9B7"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FFS: If inter-slot PDCCH repetition is supported, for slot offset for scheduling the same PDSCH/PUSCH/CSI-RS/SRS: The slot of the reference PDCCH candidate is used as the reference slot.</w:t>
      </w:r>
    </w:p>
    <w:p w14:paraId="4981FA4E" w14:textId="77777777" w:rsidR="00A83BB2" w:rsidRPr="00A702CC" w:rsidRDefault="00A83BB2" w:rsidP="00A702CC">
      <w:pPr>
        <w:snapToGrid w:val="0"/>
        <w:spacing w:after="0"/>
        <w:rPr>
          <w:lang w:val="en-US" w:eastAsia="ko-KR"/>
        </w:rPr>
      </w:pPr>
    </w:p>
    <w:p w14:paraId="1A6C6099" w14:textId="77777777" w:rsidR="00A83BB2" w:rsidRPr="00A702CC" w:rsidRDefault="00A83BB2" w:rsidP="00A702CC">
      <w:pPr>
        <w:snapToGrid w:val="0"/>
        <w:spacing w:after="0"/>
        <w:jc w:val="both"/>
        <w:rPr>
          <w:b/>
          <w:lang w:eastAsia="zh-CN"/>
        </w:rPr>
      </w:pPr>
      <w:r w:rsidRPr="00A702CC">
        <w:rPr>
          <w:b/>
          <w:highlight w:val="green"/>
          <w:lang w:eastAsia="zh-CN"/>
        </w:rPr>
        <w:t>Agreement</w:t>
      </w:r>
    </w:p>
    <w:p w14:paraId="4AC29464" w14:textId="77777777" w:rsidR="00A83BB2" w:rsidRPr="00A702CC" w:rsidRDefault="00A83BB2" w:rsidP="00A702CC">
      <w:pPr>
        <w:snapToGrid w:val="0"/>
        <w:spacing w:after="0"/>
        <w:rPr>
          <w:lang w:eastAsia="zh-CN"/>
        </w:rPr>
      </w:pPr>
      <w:r w:rsidRPr="00A702CC">
        <w:rPr>
          <w:lang w:eastAsia="zh-CN"/>
        </w:rPr>
        <w:t>If two PDCCH candidates that are linked for repetition do not belong to the same PDCCH monitoring occasion, the earlier PDCCH monitoring occasion is used as the reference for the following:</w:t>
      </w:r>
    </w:p>
    <w:p w14:paraId="25C38CC2"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Definition of counter DAI / total DAI and Type-2 HARQ-Ack codebook construction.</w:t>
      </w:r>
    </w:p>
    <w:p w14:paraId="59FBAC71"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Determining the last DCI for PUCCH resource determination based on the PRI field of the last DCI.</w:t>
      </w:r>
    </w:p>
    <w:p w14:paraId="27134D35" w14:textId="77777777" w:rsidR="00A83BB2" w:rsidRPr="00A702CC" w:rsidRDefault="00A83BB2" w:rsidP="00A702CC">
      <w:pPr>
        <w:snapToGrid w:val="0"/>
        <w:spacing w:after="0"/>
        <w:rPr>
          <w:lang w:val="en-US" w:eastAsia="ko-KR"/>
        </w:rPr>
      </w:pPr>
    </w:p>
    <w:p w14:paraId="2A85C225" w14:textId="77777777" w:rsidR="00A83BB2" w:rsidRPr="00A702CC" w:rsidRDefault="00A83BB2" w:rsidP="00A702CC">
      <w:pPr>
        <w:snapToGrid w:val="0"/>
        <w:spacing w:after="0"/>
        <w:jc w:val="both"/>
        <w:rPr>
          <w:b/>
          <w:lang w:eastAsia="zh-CN"/>
        </w:rPr>
      </w:pPr>
      <w:r w:rsidRPr="00A702CC">
        <w:rPr>
          <w:b/>
          <w:highlight w:val="green"/>
          <w:lang w:eastAsia="zh-CN"/>
        </w:rPr>
        <w:t>Agreement</w:t>
      </w:r>
    </w:p>
    <w:p w14:paraId="6875E1C0" w14:textId="77777777" w:rsidR="00A83BB2" w:rsidRPr="00A702CC" w:rsidRDefault="00A83BB2" w:rsidP="00A702CC">
      <w:pPr>
        <w:snapToGrid w:val="0"/>
        <w:spacing w:after="0"/>
        <w:rPr>
          <w:lang w:eastAsia="zh-CN"/>
        </w:rPr>
      </w:pPr>
      <w:r w:rsidRPr="00A702CC">
        <w:rPr>
          <w:lang w:eastAsia="zh-CN"/>
        </w:rPr>
        <w:t>Study whether / how to resolve the following potential issues in the case of PDCCH repetition:</w:t>
      </w:r>
    </w:p>
    <w:p w14:paraId="0D627A90"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Issue 1: Starting symbol for PDSCH mapping type B as well as reference symbol for SLIV (i.e., when ReferenceofSLIV-ForDCIFormat1_2 is configured).</w:t>
      </w:r>
    </w:p>
    <w:p w14:paraId="1604AACD"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Issue 2: Determination of PDSCH beam when TCI field is not present in DCI (when scheduling offset is equal to or larger than timeDurationForQCL)</w:t>
      </w:r>
    </w:p>
    <w:p w14:paraId="4C192EB3"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Issue 3: When PDCCH repetitions are associated with different CORESETPoolIndex values, and the need to use one of them as reference for PDSCH scrambling / CRS rate matching / HARQ-Ack / etc.</w:t>
      </w:r>
      <w:r w:rsidRPr="00A702CC">
        <w:t xml:space="preserve"> </w:t>
      </w:r>
    </w:p>
    <w:p w14:paraId="7D2153A7" w14:textId="77777777" w:rsidR="00A83BB2" w:rsidRPr="00A702CC" w:rsidRDefault="00A83BB2" w:rsidP="00B902F7">
      <w:pPr>
        <w:numPr>
          <w:ilvl w:val="1"/>
          <w:numId w:val="35"/>
        </w:numPr>
        <w:overflowPunct/>
        <w:autoSpaceDE/>
        <w:autoSpaceDN/>
        <w:adjustRightInd/>
        <w:snapToGrid w:val="0"/>
        <w:spacing w:after="0"/>
        <w:textAlignment w:val="auto"/>
        <w:rPr>
          <w:lang w:eastAsia="zh-CN"/>
        </w:rPr>
      </w:pPr>
      <w:r w:rsidRPr="00A702CC">
        <w:rPr>
          <w:lang w:eastAsia="zh-CN"/>
        </w:rPr>
        <w:t>Whether PDCCH repetition can be used with multi-DCI based multi-TRP.</w:t>
      </w:r>
    </w:p>
    <w:p w14:paraId="02932A94" w14:textId="77777777" w:rsidR="00A83BB2" w:rsidRPr="00A702CC" w:rsidRDefault="00A83BB2" w:rsidP="00B902F7">
      <w:pPr>
        <w:numPr>
          <w:ilvl w:val="0"/>
          <w:numId w:val="35"/>
        </w:numPr>
        <w:overflowPunct/>
        <w:autoSpaceDE/>
        <w:autoSpaceDN/>
        <w:adjustRightInd/>
        <w:snapToGrid w:val="0"/>
        <w:spacing w:after="0"/>
        <w:textAlignment w:val="auto"/>
        <w:rPr>
          <w:lang w:eastAsia="zh-CN"/>
        </w:rPr>
      </w:pPr>
      <w:r w:rsidRPr="00A702CC">
        <w:rPr>
          <w:lang w:eastAsia="zh-CN"/>
        </w:rPr>
        <w:t>Issue 4: Whether single-TRP PDCCH repetition is supported by reusing the agreed framework.</w:t>
      </w:r>
    </w:p>
    <w:p w14:paraId="07555589" w14:textId="3EAEA95E" w:rsidR="008778CF" w:rsidRPr="00A702CC" w:rsidRDefault="008778CF" w:rsidP="00A702CC">
      <w:pPr>
        <w:snapToGrid w:val="0"/>
        <w:spacing w:after="0"/>
        <w:rPr>
          <w:lang w:eastAsia="ja-JP"/>
        </w:rPr>
      </w:pPr>
    </w:p>
    <w:p w14:paraId="688AD7C4" w14:textId="77777777" w:rsidR="00A83BB2" w:rsidRPr="00A702CC" w:rsidRDefault="00A83BB2" w:rsidP="00A702CC">
      <w:pPr>
        <w:snapToGrid w:val="0"/>
        <w:spacing w:after="0"/>
        <w:rPr>
          <w:lang w:val="en-US" w:eastAsia="ko-KR"/>
        </w:rPr>
      </w:pPr>
      <w:r w:rsidRPr="00A702CC">
        <w:rPr>
          <w:b/>
          <w:bCs/>
          <w:iCs/>
          <w:highlight w:val="green"/>
        </w:rPr>
        <w:t>Agreement</w:t>
      </w:r>
    </w:p>
    <w:p w14:paraId="31846E31" w14:textId="77777777" w:rsidR="00A83BB2" w:rsidRPr="00A702CC" w:rsidRDefault="00A83BB2" w:rsidP="00A702CC">
      <w:pPr>
        <w:snapToGrid w:val="0"/>
        <w:spacing w:after="0"/>
        <w:rPr>
          <w:bCs/>
          <w:iCs/>
        </w:rPr>
      </w:pPr>
      <w:r w:rsidRPr="00A702CC">
        <w:rPr>
          <w:bCs/>
          <w:iCs/>
        </w:rPr>
        <w:t>For PDCCH repetition, support linking two SS sets by RRC configuration:</w:t>
      </w:r>
    </w:p>
    <w:p w14:paraId="40842E89" w14:textId="77777777" w:rsidR="00A83BB2" w:rsidRPr="00A702CC" w:rsidRDefault="00A83BB2" w:rsidP="00B902F7">
      <w:pPr>
        <w:numPr>
          <w:ilvl w:val="0"/>
          <w:numId w:val="34"/>
        </w:numPr>
        <w:overflowPunct/>
        <w:autoSpaceDE/>
        <w:autoSpaceDN/>
        <w:adjustRightInd/>
        <w:snapToGrid w:val="0"/>
        <w:spacing w:after="0"/>
        <w:textAlignment w:val="auto"/>
        <w:rPr>
          <w:bCs/>
          <w:iCs/>
        </w:rPr>
      </w:pPr>
      <w:r w:rsidRPr="00A702CC">
        <w:rPr>
          <w:bCs/>
          <w:iCs/>
        </w:rPr>
        <w:t>FFS: Whether MAC-CE can be used additionally</w:t>
      </w:r>
    </w:p>
    <w:p w14:paraId="29FA045B" w14:textId="77777777" w:rsidR="00A83BB2" w:rsidRPr="00A702CC" w:rsidRDefault="00A83BB2" w:rsidP="00B902F7">
      <w:pPr>
        <w:numPr>
          <w:ilvl w:val="0"/>
          <w:numId w:val="34"/>
        </w:numPr>
        <w:overflowPunct/>
        <w:autoSpaceDE/>
        <w:autoSpaceDN/>
        <w:adjustRightInd/>
        <w:snapToGrid w:val="0"/>
        <w:spacing w:after="0"/>
        <w:textAlignment w:val="auto"/>
        <w:rPr>
          <w:bCs/>
          <w:iCs/>
        </w:rPr>
      </w:pPr>
      <w:r w:rsidRPr="00A702CC">
        <w:rPr>
          <w:bCs/>
          <w:iCs/>
        </w:rPr>
        <w:t>When PDCCH repetition is monitored in two linked SS sets, the UE does not expect a third monitored SS set to be linked with any of the two linked SS sets.</w:t>
      </w:r>
    </w:p>
    <w:p w14:paraId="7785CE94" w14:textId="77777777" w:rsidR="00A83BB2" w:rsidRPr="00A702CC" w:rsidRDefault="00A83BB2" w:rsidP="00B902F7">
      <w:pPr>
        <w:numPr>
          <w:ilvl w:val="0"/>
          <w:numId w:val="34"/>
        </w:numPr>
        <w:overflowPunct/>
        <w:autoSpaceDE/>
        <w:autoSpaceDN/>
        <w:adjustRightInd/>
        <w:snapToGrid w:val="0"/>
        <w:spacing w:after="0"/>
        <w:textAlignment w:val="auto"/>
        <w:rPr>
          <w:bCs/>
          <w:iCs/>
        </w:rPr>
      </w:pPr>
      <w:r w:rsidRPr="00A702CC">
        <w:rPr>
          <w:bCs/>
          <w:iCs/>
        </w:rPr>
        <w:t>The two linked SS sets have the same SS set type (USS/CSS)</w:t>
      </w:r>
      <w:r w:rsidRPr="00A702CC">
        <w:t xml:space="preserve"> </w:t>
      </w:r>
    </w:p>
    <w:p w14:paraId="6352F475" w14:textId="77777777" w:rsidR="00A83BB2" w:rsidRPr="00A702CC" w:rsidRDefault="00A83BB2" w:rsidP="00B902F7">
      <w:pPr>
        <w:numPr>
          <w:ilvl w:val="1"/>
          <w:numId w:val="34"/>
        </w:numPr>
        <w:overflowPunct/>
        <w:autoSpaceDE/>
        <w:autoSpaceDN/>
        <w:adjustRightInd/>
        <w:snapToGrid w:val="0"/>
        <w:spacing w:after="0"/>
        <w:textAlignment w:val="auto"/>
        <w:rPr>
          <w:bCs/>
          <w:iCs/>
        </w:rPr>
      </w:pPr>
      <w:r w:rsidRPr="00A702CC">
        <w:rPr>
          <w:bCs/>
          <w:iCs/>
        </w:rPr>
        <w:t>The two linked SS sets have the same DCI formats to monitor</w:t>
      </w:r>
    </w:p>
    <w:p w14:paraId="00790D8A" w14:textId="77777777" w:rsidR="00A83BB2" w:rsidRPr="00A702CC" w:rsidRDefault="00A83BB2" w:rsidP="00B902F7">
      <w:pPr>
        <w:numPr>
          <w:ilvl w:val="0"/>
          <w:numId w:val="34"/>
        </w:numPr>
        <w:overflowPunct/>
        <w:autoSpaceDE/>
        <w:autoSpaceDN/>
        <w:adjustRightInd/>
        <w:snapToGrid w:val="0"/>
        <w:spacing w:after="0"/>
        <w:textAlignment w:val="auto"/>
        <w:rPr>
          <w:bCs/>
          <w:iCs/>
        </w:rPr>
      </w:pPr>
      <w:r w:rsidRPr="00A702CC">
        <w:rPr>
          <w:bCs/>
          <w:iCs/>
        </w:rPr>
        <w:t xml:space="preserve">For intra-slot PDCCH repetition, </w:t>
      </w:r>
    </w:p>
    <w:p w14:paraId="3F09233A" w14:textId="77777777" w:rsidR="00A83BB2" w:rsidRPr="00A702CC" w:rsidRDefault="00A83BB2" w:rsidP="00B902F7">
      <w:pPr>
        <w:numPr>
          <w:ilvl w:val="1"/>
          <w:numId w:val="34"/>
        </w:numPr>
        <w:overflowPunct/>
        <w:autoSpaceDE/>
        <w:autoSpaceDN/>
        <w:adjustRightInd/>
        <w:snapToGrid w:val="0"/>
        <w:spacing w:after="0"/>
        <w:textAlignment w:val="auto"/>
        <w:rPr>
          <w:bCs/>
          <w:iCs/>
        </w:rPr>
      </w:pPr>
      <w:r w:rsidRPr="00A702CC">
        <w:rPr>
          <w:bCs/>
          <w:iCs/>
        </w:rPr>
        <w:t>The two SS sets should have the same periodicity and offset (monitoringSlotPeriodicityAndOffset), and the same duration</w:t>
      </w:r>
    </w:p>
    <w:p w14:paraId="5C993579" w14:textId="77777777" w:rsidR="00A83BB2" w:rsidRPr="00A702CC" w:rsidRDefault="00A83BB2" w:rsidP="00B902F7">
      <w:pPr>
        <w:numPr>
          <w:ilvl w:val="1"/>
          <w:numId w:val="34"/>
        </w:numPr>
        <w:overflowPunct/>
        <w:autoSpaceDE/>
        <w:autoSpaceDN/>
        <w:adjustRightInd/>
        <w:snapToGrid w:val="0"/>
        <w:spacing w:after="0"/>
        <w:textAlignment w:val="auto"/>
        <w:rPr>
          <w:bCs/>
          <w:iCs/>
        </w:rPr>
      </w:pPr>
      <w:r w:rsidRPr="00A702CC">
        <w:rPr>
          <w:bCs/>
          <w:iCs/>
        </w:rPr>
        <w:t>For linking monitoring occasions across the two SS sets that exist in the same slot:</w:t>
      </w:r>
      <w:r w:rsidRPr="00A702CC">
        <w:t xml:space="preserve"> </w:t>
      </w:r>
    </w:p>
    <w:p w14:paraId="7CA53A3F" w14:textId="77777777" w:rsidR="00A83BB2" w:rsidRPr="00A702CC" w:rsidRDefault="00A83BB2" w:rsidP="00B902F7">
      <w:pPr>
        <w:numPr>
          <w:ilvl w:val="2"/>
          <w:numId w:val="34"/>
        </w:numPr>
        <w:overflowPunct/>
        <w:autoSpaceDE/>
        <w:autoSpaceDN/>
        <w:adjustRightInd/>
        <w:snapToGrid w:val="0"/>
        <w:spacing w:after="0"/>
        <w:textAlignment w:val="auto"/>
        <w:rPr>
          <w:bCs/>
          <w:iCs/>
        </w:rPr>
      </w:pPr>
      <w:r w:rsidRPr="00A702CC">
        <w:rPr>
          <w:bCs/>
          <w:iCs/>
        </w:rPr>
        <w:t>The two SS sets have the same number of monitoring occasions within a slot and n-th monitoring occasion of one SS set is linked to n-th monitoring occasion of the other SS set</w:t>
      </w:r>
    </w:p>
    <w:p w14:paraId="69B8742D" w14:textId="77777777" w:rsidR="00A83BB2" w:rsidRPr="00A702CC" w:rsidRDefault="00A83BB2" w:rsidP="00A702CC">
      <w:pPr>
        <w:snapToGrid w:val="0"/>
        <w:spacing w:after="0"/>
        <w:rPr>
          <w:lang w:eastAsia="x-none"/>
        </w:rPr>
      </w:pPr>
    </w:p>
    <w:p w14:paraId="644DD4C3" w14:textId="77777777" w:rsidR="00A83BB2" w:rsidRPr="00A702CC" w:rsidRDefault="00A83BB2" w:rsidP="00A702CC">
      <w:pPr>
        <w:snapToGrid w:val="0"/>
        <w:spacing w:after="0"/>
        <w:rPr>
          <w:b/>
          <w:bCs/>
          <w:highlight w:val="green"/>
          <w:lang w:eastAsia="x-none"/>
        </w:rPr>
      </w:pPr>
      <w:r w:rsidRPr="00A702CC">
        <w:rPr>
          <w:b/>
          <w:bCs/>
          <w:highlight w:val="green"/>
          <w:lang w:eastAsia="x-none"/>
        </w:rPr>
        <w:t>Agreement</w:t>
      </w:r>
    </w:p>
    <w:p w14:paraId="18E824B1" w14:textId="77777777" w:rsidR="00A83BB2" w:rsidRPr="00A702CC" w:rsidRDefault="00A83BB2" w:rsidP="00A702CC">
      <w:pPr>
        <w:snapToGrid w:val="0"/>
        <w:spacing w:after="0"/>
        <w:jc w:val="both"/>
        <w:rPr>
          <w:rFonts w:eastAsia="DengXian"/>
          <w:kern w:val="32"/>
          <w:lang w:eastAsia="zh-CN"/>
        </w:rPr>
      </w:pPr>
      <w:r w:rsidRPr="00A702CC">
        <w:rPr>
          <w:rFonts w:eastAsia="DengXian"/>
          <w:kern w:val="32"/>
          <w:lang w:eastAsia="zh-CN"/>
        </w:rPr>
        <w:t>For number of BDs corresponding to two PDCCH candidates that are linked for PDCCH repetition, down-select one of the following options in RAN1 #104-bis-e</w:t>
      </w:r>
    </w:p>
    <w:p w14:paraId="1CD46AB4" w14:textId="77777777" w:rsidR="00A83BB2" w:rsidRPr="00A702CC" w:rsidRDefault="00A83BB2" w:rsidP="00B902F7">
      <w:pPr>
        <w:numPr>
          <w:ilvl w:val="0"/>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Option 1: UE reports one or more numbers as required number of BDs for the two PDCCH candidates</w:t>
      </w:r>
    </w:p>
    <w:p w14:paraId="1C0E2B0C" w14:textId="77777777" w:rsidR="00A83BB2" w:rsidRPr="00A702CC" w:rsidRDefault="00A83BB2" w:rsidP="00B902F7">
      <w:pPr>
        <w:numPr>
          <w:ilvl w:val="1"/>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Candidate values: 2, X.</w:t>
      </w:r>
    </w:p>
    <w:p w14:paraId="669632EA"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 xml:space="preserve">Where X is a value larger than 2 and equal or less than 3 </w:t>
      </w:r>
    </w:p>
    <w:p w14:paraId="2B2C26C2"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FFS: Whether a value between 1 and 2 should be added to the candidate values</w:t>
      </w:r>
    </w:p>
    <w:p w14:paraId="57D79B98"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FFS: Other values</w:t>
      </w:r>
    </w:p>
    <w:p w14:paraId="0578FC20" w14:textId="77777777" w:rsidR="00A83BB2" w:rsidRPr="00A702CC" w:rsidRDefault="00A83BB2" w:rsidP="00B902F7">
      <w:pPr>
        <w:numPr>
          <w:ilvl w:val="0"/>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Option 2: UE reports whether it supports soft-combining or not</w:t>
      </w:r>
    </w:p>
    <w:p w14:paraId="0D6D0C4E" w14:textId="77777777" w:rsidR="00A83BB2" w:rsidRPr="00A702CC" w:rsidRDefault="00A83BB2" w:rsidP="00B902F7">
      <w:pPr>
        <w:numPr>
          <w:ilvl w:val="1"/>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If soft-combining is supported, UE further reports one or more numbers as required number of BDs for the two PDCCH candidates</w:t>
      </w:r>
    </w:p>
    <w:p w14:paraId="2B7DB40D"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 xml:space="preserve">Candidate values: 2, X. </w:t>
      </w:r>
    </w:p>
    <w:p w14:paraId="1071148B" w14:textId="77777777" w:rsidR="00A83BB2" w:rsidRPr="00A702CC" w:rsidRDefault="00A83BB2" w:rsidP="00B902F7">
      <w:pPr>
        <w:numPr>
          <w:ilvl w:val="3"/>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 xml:space="preserve">Where X is a value larger than 2 and equal or less than 3 </w:t>
      </w:r>
    </w:p>
    <w:p w14:paraId="5D2DC65A" w14:textId="77777777" w:rsidR="00A83BB2" w:rsidRPr="00A702CC" w:rsidRDefault="00A83BB2" w:rsidP="00B902F7">
      <w:pPr>
        <w:numPr>
          <w:ilvl w:val="3"/>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FFS: Whether a value between 1 and 2 should be added to the candidate values</w:t>
      </w:r>
    </w:p>
    <w:p w14:paraId="401F4AD4" w14:textId="77777777" w:rsidR="00A83BB2" w:rsidRPr="00A702CC" w:rsidRDefault="00A83BB2" w:rsidP="00B902F7">
      <w:pPr>
        <w:numPr>
          <w:ilvl w:val="3"/>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FFS: Other values</w:t>
      </w:r>
    </w:p>
    <w:p w14:paraId="0B868295" w14:textId="77777777" w:rsidR="00A83BB2" w:rsidRPr="00A702CC" w:rsidRDefault="00A83BB2" w:rsidP="00B902F7">
      <w:pPr>
        <w:numPr>
          <w:ilvl w:val="0"/>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Option 3: UE reports one or more decoding assumptions out of decoding assumptions 1-4</w:t>
      </w:r>
    </w:p>
    <w:p w14:paraId="424C4042" w14:textId="77777777" w:rsidR="00A83BB2" w:rsidRPr="00A702CC" w:rsidRDefault="00A83BB2" w:rsidP="00B902F7">
      <w:pPr>
        <w:numPr>
          <w:ilvl w:val="1"/>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 xml:space="preserve">Number of BDs for decoding assumptions 1: </w:t>
      </w:r>
    </w:p>
    <w:p w14:paraId="0249EB50"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Alt1: 2 BDs</w:t>
      </w:r>
    </w:p>
    <w:p w14:paraId="68D50C8A"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Alt2: A value between 1 and 2 BDs</w:t>
      </w:r>
    </w:p>
    <w:p w14:paraId="504EF7FB" w14:textId="77777777" w:rsidR="00A83BB2" w:rsidRPr="00A702CC" w:rsidRDefault="00A83BB2" w:rsidP="00B902F7">
      <w:pPr>
        <w:numPr>
          <w:ilvl w:val="1"/>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Number of BDs for decoding assumption 2: 2</w:t>
      </w:r>
    </w:p>
    <w:p w14:paraId="008C2D9B" w14:textId="77777777" w:rsidR="00A83BB2" w:rsidRPr="00A702CC" w:rsidRDefault="00A83BB2" w:rsidP="00B902F7">
      <w:pPr>
        <w:numPr>
          <w:ilvl w:val="1"/>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Number of BDs for decoding assumption 3: 2</w:t>
      </w:r>
    </w:p>
    <w:p w14:paraId="1CBE497C"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FFS: Other values</w:t>
      </w:r>
    </w:p>
    <w:p w14:paraId="4B15DA09" w14:textId="77777777" w:rsidR="00A83BB2" w:rsidRPr="00A702CC" w:rsidRDefault="00A83BB2" w:rsidP="00B902F7">
      <w:pPr>
        <w:numPr>
          <w:ilvl w:val="1"/>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Number of BDs for decoding assumption 4: 3</w:t>
      </w:r>
    </w:p>
    <w:p w14:paraId="205A7542" w14:textId="77777777" w:rsidR="00A83BB2" w:rsidRPr="00A702CC" w:rsidRDefault="00A83BB2" w:rsidP="00B902F7">
      <w:pPr>
        <w:numPr>
          <w:ilvl w:val="2"/>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FFS: Other values</w:t>
      </w:r>
    </w:p>
    <w:p w14:paraId="49512903" w14:textId="77777777" w:rsidR="00A83BB2" w:rsidRPr="00A702CC" w:rsidRDefault="00A83BB2" w:rsidP="00B902F7">
      <w:pPr>
        <w:numPr>
          <w:ilvl w:val="0"/>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 xml:space="preserve">Option 4: Always 2 BDs are assumed irrespective of UE’s decoding assumption </w:t>
      </w:r>
    </w:p>
    <w:p w14:paraId="499F2F3B" w14:textId="77777777" w:rsidR="00A83BB2" w:rsidRPr="00A702CC" w:rsidRDefault="00A83BB2" w:rsidP="00B902F7">
      <w:pPr>
        <w:numPr>
          <w:ilvl w:val="0"/>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t xml:space="preserve">Option 5: Always 3 BDs are assumed irrespective of UE’s decoding assumption </w:t>
      </w:r>
    </w:p>
    <w:p w14:paraId="7AE3CDC9" w14:textId="77777777" w:rsidR="00A83BB2" w:rsidRPr="00A702CC" w:rsidRDefault="00A83BB2" w:rsidP="00B902F7">
      <w:pPr>
        <w:numPr>
          <w:ilvl w:val="0"/>
          <w:numId w:val="36"/>
        </w:numPr>
        <w:overflowPunct/>
        <w:autoSpaceDE/>
        <w:autoSpaceDN/>
        <w:adjustRightInd/>
        <w:snapToGrid w:val="0"/>
        <w:spacing w:after="0"/>
        <w:jc w:val="both"/>
        <w:textAlignment w:val="auto"/>
        <w:rPr>
          <w:rFonts w:eastAsia="DengXian"/>
          <w:kern w:val="32"/>
          <w:lang w:eastAsia="zh-CN"/>
        </w:rPr>
      </w:pPr>
      <w:r w:rsidRPr="00A702CC">
        <w:rPr>
          <w:rFonts w:eastAsia="DengXian"/>
          <w:kern w:val="32"/>
          <w:lang w:eastAsia="zh-CN"/>
        </w:rPr>
        <w:lastRenderedPageBreak/>
        <w:t>FFS: Network configuration based on the above UE capabilities for options 1-3</w:t>
      </w:r>
    </w:p>
    <w:p w14:paraId="105A92AE" w14:textId="77777777" w:rsidR="00A83BB2" w:rsidRPr="00A702CC" w:rsidRDefault="00A83BB2" w:rsidP="00A702CC">
      <w:pPr>
        <w:snapToGrid w:val="0"/>
        <w:spacing w:after="0"/>
        <w:rPr>
          <w:lang w:eastAsia="x-none"/>
        </w:rPr>
      </w:pPr>
      <w:r w:rsidRPr="00A702CC">
        <w:rPr>
          <w:lang w:eastAsia="x-none"/>
        </w:rPr>
        <w:t>Note: Specification should not be designed in such a way that the UE is required to disclose it receiver implementation</w:t>
      </w:r>
    </w:p>
    <w:p w14:paraId="7DB9DE05" w14:textId="77777777" w:rsidR="00A83BB2" w:rsidRPr="00A702CC" w:rsidRDefault="00A83BB2" w:rsidP="00A702CC">
      <w:pPr>
        <w:snapToGrid w:val="0"/>
        <w:spacing w:after="0"/>
        <w:rPr>
          <w:lang w:eastAsia="x-none"/>
        </w:rPr>
      </w:pPr>
    </w:p>
    <w:p w14:paraId="5E876A96" w14:textId="77777777" w:rsidR="00A83BB2" w:rsidRPr="00A702CC" w:rsidRDefault="00A83BB2" w:rsidP="00A702CC">
      <w:pPr>
        <w:snapToGrid w:val="0"/>
        <w:spacing w:after="0"/>
        <w:rPr>
          <w:b/>
          <w:bCs/>
          <w:iCs/>
        </w:rPr>
      </w:pPr>
      <w:r w:rsidRPr="00A702CC">
        <w:rPr>
          <w:b/>
          <w:bCs/>
          <w:iCs/>
          <w:highlight w:val="green"/>
        </w:rPr>
        <w:t>Agreement</w:t>
      </w:r>
    </w:p>
    <w:p w14:paraId="0C10F79A" w14:textId="77777777" w:rsidR="00A83BB2" w:rsidRPr="00A702CC" w:rsidRDefault="00A83BB2" w:rsidP="00A702CC">
      <w:pPr>
        <w:snapToGrid w:val="0"/>
        <w:spacing w:after="0"/>
        <w:rPr>
          <w:lang w:val="en-US" w:eastAsia="ko-KR"/>
        </w:rPr>
      </w:pPr>
      <w:r w:rsidRPr="00A702CC">
        <w:rPr>
          <w:bCs/>
          <w:iCs/>
        </w:rPr>
        <w:t>At least for FR1, 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p>
    <w:p w14:paraId="01F79322" w14:textId="77777777" w:rsidR="00A83BB2" w:rsidRPr="00A702CC" w:rsidRDefault="00A83BB2" w:rsidP="00B902F7">
      <w:pPr>
        <w:numPr>
          <w:ilvl w:val="0"/>
          <w:numId w:val="37"/>
        </w:numPr>
        <w:overflowPunct/>
        <w:autoSpaceDE/>
        <w:autoSpaceDN/>
        <w:adjustRightInd/>
        <w:snapToGrid w:val="0"/>
        <w:spacing w:after="0"/>
        <w:textAlignment w:val="auto"/>
        <w:rPr>
          <w:rFonts w:eastAsia="MS Gothic"/>
        </w:rPr>
      </w:pPr>
      <w:r w:rsidRPr="00A702CC">
        <w:rPr>
          <w:rFonts w:eastAsia="Times New Roman"/>
          <w:bCs/>
          <w:iCs/>
        </w:rPr>
        <w:t>Note: This does not imply that two linked PDCCH candidates can / cannot be overlapping in resources, which is a separate discussion.</w:t>
      </w:r>
    </w:p>
    <w:p w14:paraId="11D43E12" w14:textId="77777777" w:rsidR="00A83BB2" w:rsidRPr="00A702CC" w:rsidRDefault="00A83BB2" w:rsidP="00B902F7">
      <w:pPr>
        <w:numPr>
          <w:ilvl w:val="0"/>
          <w:numId w:val="37"/>
        </w:numPr>
        <w:overflowPunct/>
        <w:autoSpaceDE/>
        <w:autoSpaceDN/>
        <w:adjustRightInd/>
        <w:snapToGrid w:val="0"/>
        <w:spacing w:after="0"/>
        <w:textAlignment w:val="auto"/>
        <w:rPr>
          <w:rFonts w:eastAsia="MS Gothic"/>
        </w:rPr>
      </w:pPr>
      <w:r w:rsidRPr="00A702CC">
        <w:rPr>
          <w:rFonts w:eastAsia="Times New Roman"/>
          <w:bCs/>
          <w:iCs/>
        </w:rPr>
        <w:t>FFS: The case of FR2</w:t>
      </w:r>
    </w:p>
    <w:p w14:paraId="4DA44541" w14:textId="62A300B2" w:rsidR="00A83BB2" w:rsidRPr="00A702CC" w:rsidRDefault="00A83BB2" w:rsidP="00A702CC">
      <w:pPr>
        <w:snapToGrid w:val="0"/>
        <w:spacing w:after="0"/>
        <w:rPr>
          <w:lang w:eastAsia="ja-JP"/>
        </w:rPr>
      </w:pPr>
    </w:p>
    <w:p w14:paraId="2DA14033" w14:textId="77777777" w:rsidR="00A83BB2" w:rsidRPr="00A702CC" w:rsidRDefault="00A83BB2" w:rsidP="00A702CC">
      <w:pPr>
        <w:snapToGrid w:val="0"/>
        <w:spacing w:after="0"/>
        <w:rPr>
          <w:b/>
          <w:bCs/>
          <w:iCs/>
        </w:rPr>
      </w:pPr>
      <w:r w:rsidRPr="00A702CC">
        <w:rPr>
          <w:b/>
          <w:bCs/>
          <w:iCs/>
          <w:highlight w:val="green"/>
        </w:rPr>
        <w:t>Agreement</w:t>
      </w:r>
    </w:p>
    <w:p w14:paraId="1E28A99D" w14:textId="77777777" w:rsidR="00A83BB2" w:rsidRPr="00A702CC" w:rsidRDefault="00A83BB2" w:rsidP="00A702CC">
      <w:pPr>
        <w:snapToGrid w:val="0"/>
        <w:spacing w:after="0"/>
        <w:rPr>
          <w:rFonts w:eastAsia="Calibri"/>
          <w:lang w:eastAsia="zh-CN"/>
        </w:rPr>
      </w:pPr>
      <w:r w:rsidRPr="00A702CC">
        <w:rPr>
          <w:lang w:eastAsia="zh-CN"/>
        </w:rPr>
        <w:t xml:space="preserve">When two SS sets are linked for PDCCH repetition, they do not contain individual PDCCH candidates. </w:t>
      </w:r>
    </w:p>
    <w:p w14:paraId="18FFB1A5" w14:textId="77777777" w:rsidR="00A83BB2" w:rsidRPr="00A702CC" w:rsidRDefault="00A83BB2" w:rsidP="00B902F7">
      <w:pPr>
        <w:pStyle w:val="ListParagraph"/>
        <w:widowControl/>
        <w:numPr>
          <w:ilvl w:val="0"/>
          <w:numId w:val="38"/>
        </w:numPr>
        <w:snapToGrid w:val="0"/>
        <w:ind w:leftChars="0"/>
        <w:jc w:val="left"/>
        <w:rPr>
          <w:rFonts w:ascii="Times New Roman" w:hAnsi="Times New Roman"/>
          <w:sz w:val="20"/>
          <w:szCs w:val="20"/>
          <w:lang w:eastAsia="zh-CN"/>
        </w:rPr>
      </w:pPr>
      <w:r w:rsidRPr="00A702CC">
        <w:rPr>
          <w:rFonts w:ascii="Times New Roman" w:hAnsi="Times New Roman"/>
          <w:sz w:val="20"/>
          <w:szCs w:val="20"/>
          <w:lang w:eastAsia="zh-CN"/>
        </w:rPr>
        <w:t>Note 1: For configuration of individual PDCCH candidates, a different SS set</w:t>
      </w:r>
      <w:r w:rsidRPr="00A702CC">
        <w:rPr>
          <w:rFonts w:ascii="Times New Roman" w:hAnsi="Times New Roman"/>
          <w:color w:val="FF0000"/>
          <w:sz w:val="20"/>
          <w:szCs w:val="20"/>
          <w:lang w:eastAsia="zh-CN"/>
        </w:rPr>
        <w:t xml:space="preserve"> </w:t>
      </w:r>
      <w:r w:rsidRPr="00A702CC">
        <w:rPr>
          <w:rFonts w:ascii="Times New Roman" w:hAnsi="Times New Roman"/>
          <w:sz w:val="20"/>
          <w:szCs w:val="20"/>
          <w:lang w:eastAsia="zh-CN"/>
        </w:rPr>
        <w:t>can be configured by network.</w:t>
      </w:r>
    </w:p>
    <w:p w14:paraId="244ED6F8" w14:textId="77777777" w:rsidR="00A83BB2" w:rsidRPr="00A702CC" w:rsidRDefault="00A83BB2" w:rsidP="00B902F7">
      <w:pPr>
        <w:pStyle w:val="ListParagraph"/>
        <w:widowControl/>
        <w:numPr>
          <w:ilvl w:val="0"/>
          <w:numId w:val="38"/>
        </w:numPr>
        <w:snapToGrid w:val="0"/>
        <w:ind w:leftChars="0"/>
        <w:jc w:val="left"/>
        <w:rPr>
          <w:rFonts w:ascii="Times New Roman" w:hAnsi="Times New Roman"/>
          <w:sz w:val="20"/>
          <w:szCs w:val="20"/>
          <w:lang w:eastAsia="zh-CN"/>
        </w:rPr>
      </w:pPr>
      <w:r w:rsidRPr="00A702CC">
        <w:rPr>
          <w:rFonts w:ascii="Times New Roman" w:hAnsi="Times New Roman"/>
          <w:sz w:val="20"/>
          <w:szCs w:val="20"/>
          <w:lang w:eastAsia="zh-CN"/>
        </w:rPr>
        <w:t>Note 2: When one of the linked PDCCH candidates uses the same set of CCEs as an individual PDCCH candidate, and they both are associated with the same DCI size, scrambling, and CORESET, Rel. 15 rule is followed wrt not counting an additional BD.</w:t>
      </w:r>
    </w:p>
    <w:p w14:paraId="7F999B44" w14:textId="77777777" w:rsidR="00A83BB2" w:rsidRPr="00A702CC" w:rsidRDefault="00A83BB2" w:rsidP="00A702CC">
      <w:pPr>
        <w:snapToGrid w:val="0"/>
        <w:spacing w:after="0"/>
        <w:rPr>
          <w:lang w:eastAsia="x-none"/>
        </w:rPr>
      </w:pPr>
    </w:p>
    <w:p w14:paraId="42E6823A" w14:textId="77777777" w:rsidR="00A83BB2" w:rsidRPr="00A702CC" w:rsidRDefault="00A83BB2" w:rsidP="00A702CC">
      <w:pPr>
        <w:snapToGrid w:val="0"/>
        <w:spacing w:after="0"/>
        <w:rPr>
          <w:lang w:val="en-US" w:eastAsia="ko-KR"/>
        </w:rPr>
      </w:pPr>
      <w:r w:rsidRPr="00A702CC">
        <w:rPr>
          <w:b/>
          <w:bCs/>
          <w:iCs/>
          <w:highlight w:val="green"/>
        </w:rPr>
        <w:t>Agreement</w:t>
      </w:r>
    </w:p>
    <w:p w14:paraId="201ED519" w14:textId="77777777" w:rsidR="00A83BB2" w:rsidRPr="00A702CC" w:rsidRDefault="00A83BB2" w:rsidP="00A702CC">
      <w:pPr>
        <w:snapToGrid w:val="0"/>
        <w:spacing w:after="0"/>
        <w:rPr>
          <w:bCs/>
          <w:iCs/>
        </w:rPr>
      </w:pPr>
      <w:r w:rsidRPr="00A702CC">
        <w:rPr>
          <w:bCs/>
          <w:iCs/>
        </w:rPr>
        <w:t>For PDCCH repetition, two PDCCH candidates in two SS sets are linked based on</w:t>
      </w:r>
    </w:p>
    <w:p w14:paraId="59E1D461" w14:textId="77777777" w:rsidR="00A83BB2" w:rsidRPr="00A702CC" w:rsidRDefault="00A83BB2" w:rsidP="00B902F7">
      <w:pPr>
        <w:numPr>
          <w:ilvl w:val="0"/>
          <w:numId w:val="34"/>
        </w:numPr>
        <w:overflowPunct/>
        <w:autoSpaceDE/>
        <w:autoSpaceDN/>
        <w:adjustRightInd/>
        <w:snapToGrid w:val="0"/>
        <w:spacing w:after="0"/>
        <w:textAlignment w:val="auto"/>
        <w:rPr>
          <w:bCs/>
          <w:iCs/>
        </w:rPr>
      </w:pPr>
      <w:r w:rsidRPr="00A702CC">
        <w:rPr>
          <w:bCs/>
          <w:iCs/>
        </w:rPr>
        <w:t>Having the same AL and the same candidate index:</w:t>
      </w:r>
      <w:r w:rsidRPr="00A702CC">
        <w:t xml:space="preserve"> </w:t>
      </w:r>
    </w:p>
    <w:p w14:paraId="479D8533" w14:textId="77777777" w:rsidR="00A83BB2" w:rsidRPr="00A702CC" w:rsidRDefault="00A83BB2" w:rsidP="00B902F7">
      <w:pPr>
        <w:numPr>
          <w:ilvl w:val="1"/>
          <w:numId w:val="34"/>
        </w:numPr>
        <w:overflowPunct/>
        <w:autoSpaceDE/>
        <w:autoSpaceDN/>
        <w:adjustRightInd/>
        <w:snapToGrid w:val="0"/>
        <w:spacing w:after="0"/>
        <w:textAlignment w:val="auto"/>
        <w:rPr>
          <w:bCs/>
          <w:iCs/>
        </w:rPr>
      </w:pPr>
      <w:r w:rsidRPr="00A702CC">
        <w:rPr>
          <w:bCs/>
          <w:iCs/>
        </w:rPr>
        <w:t>Two linked SS sets are configured with the same number of candidates for each AL.</w:t>
      </w:r>
    </w:p>
    <w:p w14:paraId="010BC7F4" w14:textId="77777777" w:rsidR="00A83BB2" w:rsidRPr="00A702CC" w:rsidRDefault="00A83BB2" w:rsidP="00A702CC">
      <w:pPr>
        <w:snapToGrid w:val="0"/>
        <w:spacing w:after="0"/>
        <w:rPr>
          <w:lang w:eastAsia="x-none"/>
        </w:rPr>
      </w:pPr>
    </w:p>
    <w:p w14:paraId="3C0287A0" w14:textId="77777777" w:rsidR="00A83BB2" w:rsidRPr="00A702CC" w:rsidRDefault="00A83BB2" w:rsidP="00A702CC">
      <w:pPr>
        <w:shd w:val="clear" w:color="auto" w:fill="FFFFFF"/>
        <w:snapToGrid w:val="0"/>
        <w:spacing w:after="0"/>
        <w:rPr>
          <w:rFonts w:eastAsia="Malgun Gothic"/>
          <w:lang w:val="en-US" w:eastAsia="ko-KR"/>
        </w:rPr>
      </w:pPr>
      <w:r w:rsidRPr="00A702CC">
        <w:rPr>
          <w:rFonts w:eastAsia="Malgun Gothic"/>
          <w:b/>
          <w:bCs/>
          <w:lang w:val="en-US" w:eastAsia="ko-KR"/>
        </w:rPr>
        <w:t>Conclusion.</w:t>
      </w:r>
    </w:p>
    <w:p w14:paraId="4819D081" w14:textId="77777777" w:rsidR="00A83BB2" w:rsidRPr="00A702CC" w:rsidRDefault="00A83BB2" w:rsidP="00A702CC">
      <w:pPr>
        <w:shd w:val="clear" w:color="auto" w:fill="FFFFFF"/>
        <w:snapToGrid w:val="0"/>
        <w:spacing w:after="0"/>
        <w:rPr>
          <w:rFonts w:eastAsia="Malgun Gothic"/>
          <w:lang w:val="en-US" w:eastAsia="ko-KR"/>
        </w:rPr>
      </w:pPr>
      <w:r w:rsidRPr="00A702CC">
        <w:rPr>
          <w:rFonts w:eastAsia="Malgun Gothic"/>
          <w:lang w:eastAsia="ko-KR"/>
        </w:rPr>
        <w:t>The agreed PDCCH repetition framework (Option 2 + Case 1 + Alt3) supports both TDM and FDM multiplexing schemes. </w:t>
      </w:r>
    </w:p>
    <w:p w14:paraId="5EDCF206" w14:textId="77777777" w:rsidR="00A702CC" w:rsidRPr="00A702CC" w:rsidRDefault="00A702CC" w:rsidP="00A702CC">
      <w:pPr>
        <w:snapToGrid w:val="0"/>
        <w:spacing w:after="0"/>
        <w:rPr>
          <w:b/>
          <w:bCs/>
          <w:color w:val="000000"/>
          <w:highlight w:val="green"/>
          <w:lang w:eastAsia="x-none"/>
        </w:rPr>
      </w:pPr>
      <w:r w:rsidRPr="00A702CC">
        <w:rPr>
          <w:b/>
          <w:bCs/>
          <w:color w:val="000000"/>
          <w:highlight w:val="green"/>
          <w:lang w:eastAsia="x-none"/>
        </w:rPr>
        <w:t>Agreement</w:t>
      </w:r>
    </w:p>
    <w:p w14:paraId="5D3DB7CE" w14:textId="77777777" w:rsidR="00A702CC" w:rsidRPr="00A702CC" w:rsidRDefault="00A702CC" w:rsidP="00A702CC">
      <w:pPr>
        <w:shd w:val="clear" w:color="auto" w:fill="FFFFFF"/>
        <w:snapToGrid w:val="0"/>
        <w:spacing w:after="0"/>
        <w:rPr>
          <w:b/>
          <w:bCs/>
          <w:highlight w:val="yellow"/>
        </w:rPr>
      </w:pPr>
      <w:r w:rsidRPr="00A702CC">
        <w:t>For single DCI based M-TRP PUSCH repetition Type B, support the following RV mapping,</w:t>
      </w:r>
    </w:p>
    <w:p w14:paraId="23C13BB2"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471BD7AE" w14:textId="77777777" w:rsidR="00A702CC" w:rsidRPr="00A702CC" w:rsidRDefault="00A702CC" w:rsidP="00A702CC">
      <w:pPr>
        <w:pStyle w:val="ListParagraph"/>
        <w:shd w:val="clear" w:color="auto" w:fill="FFFFFF"/>
        <w:snapToGrid w:val="0"/>
        <w:ind w:leftChars="0" w:left="0"/>
        <w:rPr>
          <w:rFonts w:ascii="Times New Roman" w:hAnsi="Times New Roman"/>
          <w:sz w:val="20"/>
          <w:szCs w:val="20"/>
        </w:rPr>
      </w:pPr>
    </w:p>
    <w:p w14:paraId="122E1B03" w14:textId="77777777" w:rsidR="00A702CC" w:rsidRPr="00A702CC" w:rsidRDefault="00A702CC" w:rsidP="00A702CC">
      <w:pPr>
        <w:snapToGrid w:val="0"/>
        <w:spacing w:after="0"/>
        <w:rPr>
          <w:b/>
          <w:bCs/>
          <w:color w:val="000000"/>
          <w:highlight w:val="green"/>
          <w:lang w:eastAsia="x-none"/>
        </w:rPr>
      </w:pPr>
      <w:r w:rsidRPr="00A702CC">
        <w:rPr>
          <w:b/>
          <w:bCs/>
          <w:color w:val="000000"/>
          <w:highlight w:val="green"/>
          <w:lang w:eastAsia="x-none"/>
        </w:rPr>
        <w:t>Agreement</w:t>
      </w:r>
    </w:p>
    <w:p w14:paraId="0DCEEBAE" w14:textId="77777777" w:rsidR="00A702CC" w:rsidRPr="00A702CC" w:rsidRDefault="00A702CC" w:rsidP="00A702CC">
      <w:pPr>
        <w:shd w:val="clear" w:color="auto" w:fill="FFFFFF"/>
        <w:snapToGrid w:val="0"/>
        <w:spacing w:after="0"/>
      </w:pPr>
      <w:r w:rsidRPr="00A702CC">
        <w:t xml:space="preserve">Support CG PUSCH transmission towards M-TRPs using a single CG configuration. </w:t>
      </w:r>
    </w:p>
    <w:p w14:paraId="56341E6B"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Use same beam mapping principals as dynamic grant PUSCH repetition scheme. </w:t>
      </w:r>
    </w:p>
    <w:p w14:paraId="287FCF28"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FFS: Required changes on CG parameters (ConfiguredGrantConfig) </w:t>
      </w:r>
    </w:p>
    <w:p w14:paraId="4A3AF4AB"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The feature is UE optional</w:t>
      </w:r>
    </w:p>
    <w:p w14:paraId="52C9145E" w14:textId="77777777" w:rsidR="00A702CC" w:rsidRPr="00A702CC" w:rsidRDefault="00A702CC" w:rsidP="00A702CC">
      <w:pPr>
        <w:snapToGrid w:val="0"/>
        <w:spacing w:after="0"/>
        <w:rPr>
          <w:lang w:eastAsia="x-none"/>
        </w:rPr>
      </w:pPr>
    </w:p>
    <w:p w14:paraId="071F4899" w14:textId="77777777" w:rsidR="00A702CC" w:rsidRPr="00A702CC" w:rsidRDefault="00A702CC" w:rsidP="00A702CC">
      <w:pPr>
        <w:snapToGrid w:val="0"/>
        <w:spacing w:after="0"/>
        <w:rPr>
          <w:lang w:val="en-US" w:eastAsia="ko-KR"/>
        </w:rPr>
      </w:pPr>
      <w:r w:rsidRPr="00A702CC">
        <w:rPr>
          <w:b/>
          <w:bCs/>
          <w:highlight w:val="green"/>
        </w:rPr>
        <w:t>Agreement</w:t>
      </w:r>
    </w:p>
    <w:p w14:paraId="5630BF04" w14:textId="77777777" w:rsidR="00A702CC" w:rsidRPr="00A702CC" w:rsidRDefault="00A702CC" w:rsidP="00A702CC">
      <w:pPr>
        <w:snapToGrid w:val="0"/>
        <w:spacing w:after="0"/>
      </w:pPr>
      <w:r w:rsidRPr="00A702CC">
        <w:t>For M-TRP PUCCH scheme 1,  </w:t>
      </w:r>
    </w:p>
    <w:p w14:paraId="271CE774"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Support PUCCH formats 0 and 2 (in addition to agreed PUCCH formats 1,3,4)</w:t>
      </w:r>
    </w:p>
    <w:p w14:paraId="1AE80F4E" w14:textId="77777777" w:rsidR="00A702CC" w:rsidRPr="00A702CC" w:rsidRDefault="00A702CC" w:rsidP="00A702CC">
      <w:pPr>
        <w:pStyle w:val="ListParagraph"/>
        <w:snapToGrid w:val="0"/>
        <w:ind w:leftChars="0" w:left="0"/>
        <w:rPr>
          <w:rFonts w:ascii="Times New Roman" w:hAnsi="Times New Roman"/>
          <w:sz w:val="20"/>
          <w:szCs w:val="20"/>
        </w:rPr>
      </w:pPr>
    </w:p>
    <w:p w14:paraId="539FE5B9" w14:textId="77777777" w:rsidR="00A702CC" w:rsidRPr="00A702CC" w:rsidRDefault="00A702CC" w:rsidP="00A702CC">
      <w:pPr>
        <w:snapToGrid w:val="0"/>
        <w:spacing w:after="0"/>
      </w:pPr>
      <w:r w:rsidRPr="00A702CC">
        <w:rPr>
          <w:b/>
          <w:bCs/>
          <w:highlight w:val="green"/>
        </w:rPr>
        <w:t>Agreement</w:t>
      </w:r>
    </w:p>
    <w:p w14:paraId="383CC180" w14:textId="77777777" w:rsidR="00A702CC" w:rsidRPr="00A702CC" w:rsidRDefault="00A702CC" w:rsidP="00A702CC">
      <w:pPr>
        <w:snapToGrid w:val="0"/>
        <w:spacing w:after="0"/>
      </w:pPr>
      <w:r w:rsidRPr="00A702CC">
        <w:t xml:space="preserve">For M-TRP PUCCH scheme 1, </w:t>
      </w:r>
    </w:p>
    <w:p w14:paraId="0DD8166F"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For PUCCH formats 1/3/4, values for the total number of repetitions at least contain values 2, 4, and 8.  </w:t>
      </w:r>
    </w:p>
    <w:p w14:paraId="35E14604" w14:textId="77777777" w:rsidR="00A702CC" w:rsidRPr="00A702CC" w:rsidRDefault="00A702CC" w:rsidP="00B902F7">
      <w:pPr>
        <w:pStyle w:val="ListParagraph"/>
        <w:widowControl/>
        <w:numPr>
          <w:ilvl w:val="1"/>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maximum repetition number can be extended to 16.</w:t>
      </w:r>
    </w:p>
    <w:p w14:paraId="1E47C8F1"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For PUCCH formats 0/2, the total number of repetitions at least contain 2.  </w:t>
      </w:r>
    </w:p>
    <w:p w14:paraId="42F495F3" w14:textId="77777777" w:rsidR="00A702CC" w:rsidRPr="00A702CC" w:rsidRDefault="00A702CC" w:rsidP="00B902F7">
      <w:pPr>
        <w:pStyle w:val="ListParagraph"/>
        <w:widowControl/>
        <w:numPr>
          <w:ilvl w:val="1"/>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other values.</w:t>
      </w:r>
    </w:p>
    <w:p w14:paraId="3C29614C"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RRC configured number of slots (repetitions) are applied across both TRPs (e.g if the number of repetitions given by </w:t>
      </w:r>
      <w:r w:rsidRPr="00A702CC">
        <w:rPr>
          <w:rFonts w:ascii="Times New Roman" w:hAnsi="Times New Roman"/>
          <w:i/>
          <w:sz w:val="20"/>
          <w:szCs w:val="20"/>
        </w:rPr>
        <w:t>nrofSlots</w:t>
      </w:r>
      <w:r w:rsidRPr="00A702CC">
        <w:rPr>
          <w:rFonts w:ascii="Times New Roman" w:hAnsi="Times New Roman"/>
          <w:sz w:val="20"/>
          <w:szCs w:val="20"/>
        </w:rPr>
        <w:t xml:space="preserve"> in </w:t>
      </w:r>
      <w:r w:rsidRPr="00A702CC">
        <w:rPr>
          <w:rFonts w:ascii="Times New Roman" w:hAnsi="Times New Roman"/>
          <w:i/>
          <w:sz w:val="20"/>
          <w:szCs w:val="20"/>
        </w:rPr>
        <w:t>PUCCH-config</w:t>
      </w:r>
      <w:r w:rsidRPr="00A702CC">
        <w:rPr>
          <w:rFonts w:ascii="Times New Roman" w:hAnsi="Times New Roman"/>
          <w:sz w:val="20"/>
          <w:szCs w:val="20"/>
        </w:rPr>
        <w:t xml:space="preserve"> is 8, per TRP limit is 4). </w:t>
      </w:r>
    </w:p>
    <w:p w14:paraId="1A86682B" w14:textId="77777777" w:rsidR="00A702CC" w:rsidRPr="00A702CC" w:rsidRDefault="00A702CC" w:rsidP="00A702CC">
      <w:pPr>
        <w:snapToGrid w:val="0"/>
        <w:spacing w:after="0"/>
      </w:pPr>
    </w:p>
    <w:p w14:paraId="3156FF02" w14:textId="77777777" w:rsidR="00A702CC" w:rsidRPr="00A702CC" w:rsidRDefault="00A702CC" w:rsidP="00A702CC">
      <w:pPr>
        <w:snapToGrid w:val="0"/>
        <w:spacing w:after="0"/>
      </w:pPr>
      <w:r w:rsidRPr="00A702CC">
        <w:rPr>
          <w:b/>
          <w:bCs/>
          <w:highlight w:val="green"/>
        </w:rPr>
        <w:t>Agreement</w:t>
      </w:r>
    </w:p>
    <w:p w14:paraId="7181AAD8" w14:textId="77777777" w:rsidR="00A702CC" w:rsidRPr="00A702CC" w:rsidRDefault="00A702CC" w:rsidP="00A702CC">
      <w:pPr>
        <w:snapToGrid w:val="0"/>
        <w:spacing w:after="0"/>
      </w:pPr>
      <w:r w:rsidRPr="00A702CC">
        <w:t xml:space="preserve">To support per TRP power control for multi-TRP PUCCH schemes in FR1, </w:t>
      </w:r>
    </w:p>
    <w:p w14:paraId="16840660"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Two sets of power control parameters are used, and each set has a dedicated value of p0, pathloss RS ID and a closed-loop index. </w:t>
      </w:r>
    </w:p>
    <w:p w14:paraId="61F5458C"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details on how a PUCCH resource can be linked to one or both of the two sets of power control parameters.</w:t>
      </w:r>
    </w:p>
    <w:p w14:paraId="197A004D"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whether PUCCH resource group can be linked to power control parameter sets.</w:t>
      </w:r>
    </w:p>
    <w:p w14:paraId="786A47C9" w14:textId="77777777" w:rsidR="00A702CC" w:rsidRPr="00A702CC" w:rsidRDefault="00A702CC" w:rsidP="00A702CC">
      <w:pPr>
        <w:snapToGrid w:val="0"/>
        <w:spacing w:after="0"/>
      </w:pPr>
    </w:p>
    <w:p w14:paraId="2050E49B" w14:textId="77777777" w:rsidR="00A702CC" w:rsidRPr="00A702CC" w:rsidRDefault="00A702CC" w:rsidP="00A702CC">
      <w:pPr>
        <w:snapToGrid w:val="0"/>
        <w:spacing w:after="0"/>
      </w:pPr>
      <w:r w:rsidRPr="00A702CC">
        <w:rPr>
          <w:b/>
          <w:bCs/>
          <w:highlight w:val="green"/>
        </w:rPr>
        <w:t>Agreement</w:t>
      </w:r>
    </w:p>
    <w:p w14:paraId="5A5EC814" w14:textId="77777777" w:rsidR="00A702CC" w:rsidRPr="00A702CC" w:rsidRDefault="00A702CC" w:rsidP="00A702CC">
      <w:pPr>
        <w:snapToGrid w:val="0"/>
        <w:spacing w:after="0"/>
      </w:pPr>
      <w:r w:rsidRPr="00A702CC">
        <w:t xml:space="preserve">For single-DCI based M-TRP PUSCH repetition schemes, up to two power control parameter sets (using </w:t>
      </w:r>
      <w:r w:rsidRPr="00A702CC">
        <w:rPr>
          <w:i/>
          <w:iCs/>
        </w:rPr>
        <w:t>SRI-PUSCH-PowerControl</w:t>
      </w:r>
      <w:r w:rsidRPr="00A702CC">
        <w:t xml:space="preserve">) can be applied when SRS resources from two SRS resource sets indicated in DCI format 0_1/0_2. </w:t>
      </w:r>
    </w:p>
    <w:p w14:paraId="012E82D5"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FFS1: Details on linking SRI fields to two power control parameters, </w:t>
      </w:r>
    </w:p>
    <w:p w14:paraId="705DD781" w14:textId="77777777" w:rsidR="00A702CC" w:rsidRPr="00A702CC" w:rsidRDefault="00A702CC" w:rsidP="00B902F7">
      <w:pPr>
        <w:pStyle w:val="ListParagraph"/>
        <w:widowControl/>
        <w:numPr>
          <w:ilvl w:val="1"/>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Alt. 1: Add second </w:t>
      </w:r>
      <w:r w:rsidRPr="00A702CC">
        <w:rPr>
          <w:rFonts w:ascii="Times New Roman" w:hAnsi="Times New Roman"/>
          <w:i/>
          <w:sz w:val="20"/>
          <w:szCs w:val="20"/>
        </w:rPr>
        <w:t>sri-PUSCH-MappingToAddModList</w:t>
      </w:r>
      <w:r w:rsidRPr="00A702CC">
        <w:rPr>
          <w:rFonts w:ascii="Times New Roman" w:hAnsi="Times New Roman"/>
          <w:sz w:val="20"/>
          <w:szCs w:val="20"/>
        </w:rPr>
        <w:t xml:space="preserve">, and select two </w:t>
      </w:r>
      <w:r w:rsidRPr="00A702CC">
        <w:rPr>
          <w:rFonts w:ascii="Times New Roman" w:hAnsi="Times New Roman"/>
          <w:i/>
          <w:sz w:val="20"/>
          <w:szCs w:val="20"/>
        </w:rPr>
        <w:t>SRI-PUSCH-PowerControl</w:t>
      </w:r>
      <w:r w:rsidRPr="00A702CC">
        <w:rPr>
          <w:rFonts w:ascii="Times New Roman" w:hAnsi="Times New Roman"/>
          <w:sz w:val="20"/>
          <w:szCs w:val="20"/>
        </w:rPr>
        <w:t xml:space="preserve"> from two </w:t>
      </w:r>
      <w:r w:rsidRPr="00A702CC">
        <w:rPr>
          <w:rFonts w:ascii="Times New Roman" w:hAnsi="Times New Roman"/>
          <w:i/>
          <w:sz w:val="20"/>
          <w:szCs w:val="20"/>
        </w:rPr>
        <w:t>sri-PUSCH-MappingToAddModList</w:t>
      </w:r>
    </w:p>
    <w:p w14:paraId="5B215D8F" w14:textId="77777777" w:rsidR="00A702CC" w:rsidRPr="00A702CC" w:rsidRDefault="00A702CC" w:rsidP="00B902F7">
      <w:pPr>
        <w:pStyle w:val="ListParagraph"/>
        <w:widowControl/>
        <w:numPr>
          <w:ilvl w:val="1"/>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lastRenderedPageBreak/>
        <w:t xml:space="preserve">Alt. 2: Add SRS resource set ID in </w:t>
      </w:r>
      <w:r w:rsidRPr="00A702CC">
        <w:rPr>
          <w:rFonts w:ascii="Times New Roman" w:hAnsi="Times New Roman"/>
          <w:i/>
          <w:sz w:val="20"/>
          <w:szCs w:val="20"/>
        </w:rPr>
        <w:t>SRI-PUSCH-PowerControl</w:t>
      </w:r>
      <w:r w:rsidRPr="00A702CC">
        <w:rPr>
          <w:rFonts w:ascii="Times New Roman" w:hAnsi="Times New Roman"/>
          <w:sz w:val="20"/>
          <w:szCs w:val="20"/>
        </w:rPr>
        <w:t xml:space="preserve">, and select </w:t>
      </w:r>
      <w:r w:rsidRPr="00A702CC">
        <w:rPr>
          <w:rFonts w:ascii="Times New Roman" w:hAnsi="Times New Roman"/>
          <w:i/>
          <w:sz w:val="20"/>
          <w:szCs w:val="20"/>
        </w:rPr>
        <w:t>SRI-PUSCH-PowerControl</w:t>
      </w:r>
      <w:r w:rsidRPr="00A702CC">
        <w:rPr>
          <w:rFonts w:ascii="Times New Roman" w:hAnsi="Times New Roman"/>
          <w:sz w:val="20"/>
          <w:szCs w:val="20"/>
        </w:rPr>
        <w:t xml:space="preserve"> from </w:t>
      </w:r>
      <w:r w:rsidRPr="00A702CC">
        <w:rPr>
          <w:rFonts w:ascii="Times New Roman" w:hAnsi="Times New Roman"/>
          <w:i/>
          <w:sz w:val="20"/>
          <w:szCs w:val="20"/>
        </w:rPr>
        <w:t>sri-PUSCH-MappingToAddModList</w:t>
      </w:r>
      <w:r w:rsidRPr="00A702CC">
        <w:rPr>
          <w:rFonts w:ascii="Times New Roman" w:hAnsi="Times New Roman"/>
          <w:sz w:val="20"/>
          <w:szCs w:val="20"/>
        </w:rPr>
        <w:t xml:space="preserve"> considering the SRS resource set ID</w:t>
      </w:r>
    </w:p>
    <w:p w14:paraId="2A0F1955" w14:textId="77777777" w:rsidR="00A702CC" w:rsidRPr="00A702CC" w:rsidRDefault="00A702CC" w:rsidP="00B902F7">
      <w:pPr>
        <w:pStyle w:val="ListParagraph"/>
        <w:widowControl/>
        <w:numPr>
          <w:ilvl w:val="1"/>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Alt. 3: Let RAN2 handle this</w:t>
      </w:r>
    </w:p>
    <w:p w14:paraId="204B9850" w14:textId="77777777" w:rsidR="00A702CC" w:rsidRPr="00A702CC" w:rsidRDefault="00A702CC" w:rsidP="00B902F7">
      <w:pPr>
        <w:pStyle w:val="ListParagraph"/>
        <w:widowControl/>
        <w:numPr>
          <w:ilvl w:val="1"/>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Alt.4: Add second </w:t>
      </w:r>
      <w:r w:rsidRPr="00A702CC">
        <w:rPr>
          <w:rFonts w:ascii="Times New Roman" w:hAnsi="Times New Roman"/>
          <w:i/>
          <w:sz w:val="20"/>
          <w:szCs w:val="20"/>
        </w:rPr>
        <w:t>sri-PUSCH-PathlossReferenceRS-Id</w:t>
      </w:r>
      <w:r w:rsidRPr="00A702CC">
        <w:rPr>
          <w:rFonts w:ascii="Times New Roman" w:hAnsi="Times New Roman"/>
          <w:sz w:val="20"/>
          <w:szCs w:val="20"/>
        </w:rPr>
        <w:t>/</w:t>
      </w:r>
      <w:r w:rsidRPr="00A702CC">
        <w:rPr>
          <w:rFonts w:ascii="Times New Roman" w:hAnsi="Times New Roman"/>
          <w:i/>
          <w:sz w:val="20"/>
          <w:szCs w:val="20"/>
        </w:rPr>
        <w:t>sri-P0-PUSCH-AlphaSetId</w:t>
      </w:r>
      <w:r w:rsidRPr="00A702CC">
        <w:rPr>
          <w:rFonts w:ascii="Times New Roman" w:hAnsi="Times New Roman"/>
          <w:sz w:val="20"/>
          <w:szCs w:val="20"/>
        </w:rPr>
        <w:t>/</w:t>
      </w:r>
      <w:r w:rsidRPr="00A702CC">
        <w:rPr>
          <w:rFonts w:ascii="Times New Roman" w:hAnsi="Times New Roman"/>
          <w:i/>
          <w:sz w:val="20"/>
          <w:szCs w:val="20"/>
        </w:rPr>
        <w:t>sri-PUSCH-ClosedLoopIndex</w:t>
      </w:r>
      <w:r w:rsidRPr="00A702CC">
        <w:rPr>
          <w:rFonts w:ascii="Times New Roman" w:hAnsi="Times New Roman"/>
          <w:sz w:val="20"/>
          <w:szCs w:val="20"/>
        </w:rPr>
        <w:t xml:space="preserve"> in </w:t>
      </w:r>
      <w:r w:rsidRPr="00A702CC">
        <w:rPr>
          <w:rFonts w:ascii="Times New Roman" w:hAnsi="Times New Roman"/>
          <w:i/>
          <w:sz w:val="20"/>
          <w:szCs w:val="20"/>
        </w:rPr>
        <w:t>SRI-PUSCH-PowerControl</w:t>
      </w:r>
      <w:r w:rsidRPr="00A702CC">
        <w:rPr>
          <w:rFonts w:ascii="Times New Roman" w:hAnsi="Times New Roman"/>
          <w:sz w:val="20"/>
          <w:szCs w:val="20"/>
        </w:rPr>
        <w:t>.</w:t>
      </w:r>
    </w:p>
    <w:p w14:paraId="0F1F0504"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FFS2: Enhancements on open-loop power control parameter set indication</w:t>
      </w:r>
    </w:p>
    <w:p w14:paraId="341016A9"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FFS3: Consideration on </w:t>
      </w:r>
      <w:r w:rsidRPr="00A702CC">
        <w:rPr>
          <w:rFonts w:ascii="Times New Roman" w:hAnsi="Times New Roman"/>
          <w:i/>
          <w:sz w:val="20"/>
          <w:szCs w:val="20"/>
        </w:rPr>
        <w:t>srs-PowerControlAdjustmentStates</w:t>
      </w:r>
    </w:p>
    <w:p w14:paraId="684231AD"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FFS4: Impact of multi-TRP PUSCH repetition on PHR reporting</w:t>
      </w:r>
    </w:p>
    <w:p w14:paraId="4E78A359" w14:textId="77777777" w:rsidR="00A702CC" w:rsidRPr="00A702CC" w:rsidRDefault="00A702CC" w:rsidP="00B902F7">
      <w:pPr>
        <w:pStyle w:val="ListParagraph"/>
        <w:widowControl/>
        <w:numPr>
          <w:ilvl w:val="0"/>
          <w:numId w:val="39"/>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FFS5: Enhancement on power control parameters per TRP when SRI(s) indication of two SRS resource sets is absent.</w:t>
      </w:r>
    </w:p>
    <w:p w14:paraId="225EA141" w14:textId="6B7B6B03" w:rsidR="00A83BB2" w:rsidRPr="00A702CC" w:rsidRDefault="00A83BB2" w:rsidP="00A702CC">
      <w:pPr>
        <w:snapToGrid w:val="0"/>
        <w:spacing w:after="0"/>
        <w:rPr>
          <w:lang w:val="en-US" w:eastAsia="ja-JP"/>
        </w:rPr>
      </w:pPr>
    </w:p>
    <w:p w14:paraId="359AC043" w14:textId="77777777" w:rsidR="00A702CC" w:rsidRPr="00A702CC" w:rsidRDefault="00A702CC" w:rsidP="00A702CC">
      <w:pPr>
        <w:snapToGrid w:val="0"/>
        <w:spacing w:after="0"/>
        <w:rPr>
          <w:b/>
          <w:bCs/>
          <w:highlight w:val="darkYellow"/>
          <w:lang w:eastAsia="x-none"/>
        </w:rPr>
      </w:pPr>
      <w:r w:rsidRPr="00A702CC">
        <w:rPr>
          <w:b/>
          <w:bCs/>
          <w:highlight w:val="darkYellow"/>
          <w:lang w:eastAsia="x-none"/>
        </w:rPr>
        <w:t>Working Assumption</w:t>
      </w:r>
    </w:p>
    <w:p w14:paraId="0CCE9D37" w14:textId="77777777" w:rsidR="00A702CC" w:rsidRPr="00A702CC" w:rsidRDefault="00A702CC" w:rsidP="00A702CC">
      <w:pPr>
        <w:snapToGrid w:val="0"/>
        <w:spacing w:after="0"/>
      </w:pPr>
      <w:r w:rsidRPr="00A702CC">
        <w:t xml:space="preserve">For PUCCH reliability enhancement, support multi-TRP intra-slot repetition (Scheme 3) for all PUCCH formats. </w:t>
      </w:r>
    </w:p>
    <w:p w14:paraId="6D71F668" w14:textId="77777777" w:rsidR="00A702CC" w:rsidRPr="00A702CC" w:rsidRDefault="00A702CC" w:rsidP="00B902F7">
      <w:pPr>
        <w:pStyle w:val="ListParagraph"/>
        <w:widowControl/>
        <w:numPr>
          <w:ilvl w:val="0"/>
          <w:numId w:val="40"/>
        </w:numPr>
        <w:tabs>
          <w:tab w:val="left" w:pos="420"/>
          <w:tab w:val="left" w:pos="840"/>
        </w:tabs>
        <w:snapToGrid w:val="0"/>
        <w:ind w:leftChars="0"/>
        <w:jc w:val="left"/>
        <w:rPr>
          <w:rFonts w:ascii="Times New Roman" w:hAnsi="Times New Roman"/>
          <w:sz w:val="20"/>
          <w:szCs w:val="20"/>
        </w:rPr>
      </w:pPr>
      <w:r w:rsidRPr="00A702CC">
        <w:rPr>
          <w:rFonts w:ascii="Times New Roman" w:hAnsi="Times New Roman"/>
          <w:sz w:val="20"/>
          <w:szCs w:val="20"/>
        </w:rPr>
        <w:t xml:space="preserve">The same PUCCH resource carrying UCI is repeated for X = 2 [consecutive] sub-slots within a slot. </w:t>
      </w:r>
    </w:p>
    <w:p w14:paraId="4806F329" w14:textId="77777777" w:rsidR="00A702CC" w:rsidRPr="00A702CC" w:rsidRDefault="00A702CC" w:rsidP="00B902F7">
      <w:pPr>
        <w:pStyle w:val="ListParagraph"/>
        <w:widowControl/>
        <w:numPr>
          <w:ilvl w:val="0"/>
          <w:numId w:val="40"/>
        </w:numPr>
        <w:tabs>
          <w:tab w:val="left" w:pos="420"/>
          <w:tab w:val="left" w:pos="840"/>
        </w:tabs>
        <w:snapToGrid w:val="0"/>
        <w:ind w:leftChars="0"/>
        <w:jc w:val="left"/>
        <w:rPr>
          <w:rFonts w:ascii="Times New Roman" w:hAnsi="Times New Roman"/>
          <w:sz w:val="20"/>
          <w:szCs w:val="20"/>
        </w:rPr>
      </w:pPr>
      <w:r w:rsidRPr="00A702CC">
        <w:rPr>
          <w:rFonts w:ascii="Times New Roman" w:hAnsi="Times New Roman"/>
          <w:sz w:val="20"/>
          <w:szCs w:val="20"/>
        </w:rPr>
        <w:t>Refer the design details related to sub-slot configurations (e.g. other values of X) to Rel-17 eIIoT</w:t>
      </w:r>
    </w:p>
    <w:p w14:paraId="4DAB3DA4" w14:textId="77777777" w:rsidR="00A702CC" w:rsidRPr="00A702CC" w:rsidRDefault="00A702CC" w:rsidP="00A702CC">
      <w:pPr>
        <w:snapToGrid w:val="0"/>
        <w:spacing w:after="0"/>
      </w:pPr>
      <w:r w:rsidRPr="00A702CC">
        <w:t>Note1: The decision of supporting scheme 3 is only applicable for multi-TRP operation.</w:t>
      </w:r>
    </w:p>
    <w:p w14:paraId="3D689CF0" w14:textId="77777777" w:rsidR="00A702CC" w:rsidRPr="00A702CC" w:rsidRDefault="00A702CC" w:rsidP="00A702CC">
      <w:pPr>
        <w:snapToGrid w:val="0"/>
        <w:spacing w:after="0"/>
        <w:rPr>
          <w:lang w:eastAsia="x-none"/>
        </w:rPr>
      </w:pPr>
    </w:p>
    <w:p w14:paraId="71596D4A" w14:textId="77777777" w:rsidR="00A702CC" w:rsidRPr="00A702CC" w:rsidRDefault="00A702CC" w:rsidP="00A702CC">
      <w:pPr>
        <w:snapToGrid w:val="0"/>
        <w:spacing w:after="0"/>
        <w:rPr>
          <w:b/>
          <w:bCs/>
          <w:lang w:eastAsia="x-none"/>
        </w:rPr>
      </w:pPr>
      <w:r w:rsidRPr="00A702CC">
        <w:rPr>
          <w:b/>
          <w:bCs/>
          <w:lang w:eastAsia="x-none"/>
        </w:rPr>
        <w:t>Conclusion</w:t>
      </w:r>
    </w:p>
    <w:p w14:paraId="0EC2A260" w14:textId="77777777" w:rsidR="00A702CC" w:rsidRPr="00A702CC" w:rsidRDefault="00A702CC" w:rsidP="00A702CC">
      <w:pPr>
        <w:shd w:val="clear" w:color="auto" w:fill="FFFFFF"/>
        <w:snapToGrid w:val="0"/>
        <w:spacing w:after="0"/>
      </w:pPr>
      <w:r w:rsidRPr="00A702CC">
        <w:t xml:space="preserve">For Multi-TRP PUCCH Scheme 1/3 at least containing HARQ ACK, supporting dynamic switching between multi-TRP PUCCH scheme and single-TRP PUCCH transmission is not restricted, and can be done by associating, </w:t>
      </w:r>
    </w:p>
    <w:p w14:paraId="5BDC0554"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a PUCCH resource activated with one or two spatial-relation-info and PRI bit-field indicating a PUCCH resource,</w:t>
      </w:r>
    </w:p>
    <w:p w14:paraId="22C55A28"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or a PUCCH resource with one or two power control parameter sets and PRI bit-field indicating a PUCCH resource</w:t>
      </w:r>
    </w:p>
    <w:p w14:paraId="082086ED" w14:textId="77777777" w:rsidR="00A702CC" w:rsidRPr="00A702CC" w:rsidRDefault="00A702CC" w:rsidP="00A702CC">
      <w:pPr>
        <w:pStyle w:val="ListParagraph"/>
        <w:snapToGrid w:val="0"/>
        <w:ind w:leftChars="0" w:left="0"/>
        <w:rPr>
          <w:rFonts w:ascii="Times New Roman" w:hAnsi="Times New Roman"/>
          <w:sz w:val="20"/>
          <w:szCs w:val="20"/>
        </w:rPr>
      </w:pPr>
      <w:r w:rsidRPr="00A702CC">
        <w:rPr>
          <w:rFonts w:ascii="Times New Roman" w:hAnsi="Times New Roman"/>
          <w:sz w:val="20"/>
          <w:szCs w:val="20"/>
        </w:rPr>
        <w:t>FFS: Support of dynamic switching for Scheme 2 (if the schemes supported)</w:t>
      </w:r>
    </w:p>
    <w:p w14:paraId="78C54D58" w14:textId="0D24CFE6" w:rsidR="00A702CC" w:rsidRPr="00A702CC" w:rsidRDefault="00A702CC" w:rsidP="00A702CC">
      <w:pPr>
        <w:snapToGrid w:val="0"/>
        <w:spacing w:after="0"/>
        <w:rPr>
          <w:lang w:val="en-US" w:eastAsia="ja-JP"/>
        </w:rPr>
      </w:pPr>
    </w:p>
    <w:p w14:paraId="0FA1577F" w14:textId="77777777" w:rsidR="00A702CC" w:rsidRPr="00A702CC" w:rsidRDefault="00A702CC" w:rsidP="00A702CC">
      <w:pPr>
        <w:snapToGrid w:val="0"/>
        <w:spacing w:after="0"/>
        <w:jc w:val="both"/>
        <w:rPr>
          <w:b/>
          <w:bCs/>
          <w:highlight w:val="green"/>
          <w:lang w:eastAsia="ko-KR"/>
        </w:rPr>
      </w:pPr>
      <w:r w:rsidRPr="00A702CC">
        <w:rPr>
          <w:b/>
          <w:bCs/>
          <w:highlight w:val="green"/>
          <w:lang w:eastAsia="ko-KR"/>
        </w:rPr>
        <w:t>Agreement</w:t>
      </w:r>
    </w:p>
    <w:p w14:paraId="3BA65D22" w14:textId="77777777" w:rsidR="00A702CC" w:rsidRPr="00A702CC" w:rsidRDefault="00A702CC" w:rsidP="00A702CC">
      <w:pPr>
        <w:snapToGrid w:val="0"/>
        <w:spacing w:after="0"/>
        <w:jc w:val="both"/>
        <w:rPr>
          <w:rFonts w:eastAsia="SimSun"/>
          <w:lang w:val="en-US" w:eastAsia="ko-KR"/>
        </w:rPr>
      </w:pPr>
      <w:r w:rsidRPr="00A702CC">
        <w:rPr>
          <w:lang w:eastAsia="ko-KR"/>
        </w:rPr>
        <w:t xml:space="preserve">For single DCI based M-TRP PUSCH repetition schemes, in codebook based PUSCH, </w:t>
      </w:r>
    </w:p>
    <w:p w14:paraId="784FAB74" w14:textId="77777777" w:rsidR="00A702CC" w:rsidRPr="00A702CC" w:rsidRDefault="00A702CC" w:rsidP="00B902F7">
      <w:pPr>
        <w:numPr>
          <w:ilvl w:val="0"/>
          <w:numId w:val="42"/>
        </w:numPr>
        <w:overflowPunct/>
        <w:autoSpaceDE/>
        <w:autoSpaceDN/>
        <w:adjustRightInd/>
        <w:snapToGrid w:val="0"/>
        <w:spacing w:after="0"/>
        <w:jc w:val="both"/>
        <w:textAlignment w:val="auto"/>
        <w:rPr>
          <w:lang w:eastAsia="ko-KR"/>
        </w:rPr>
      </w:pPr>
      <w:r w:rsidRPr="00A702CC">
        <w:rPr>
          <w:lang w:eastAsia="ko-KR"/>
        </w:rPr>
        <w:t>Support two SRI fields corresponding to two SRS resource sets are included in DCI formats 0_1/0_2.</w:t>
      </w:r>
    </w:p>
    <w:p w14:paraId="237173A2" w14:textId="77777777" w:rsidR="00A702CC" w:rsidRPr="00A702CC" w:rsidRDefault="00A702CC" w:rsidP="00B902F7">
      <w:pPr>
        <w:numPr>
          <w:ilvl w:val="1"/>
          <w:numId w:val="42"/>
        </w:numPr>
        <w:overflowPunct/>
        <w:autoSpaceDE/>
        <w:autoSpaceDN/>
        <w:adjustRightInd/>
        <w:snapToGrid w:val="0"/>
        <w:spacing w:after="0"/>
        <w:jc w:val="both"/>
        <w:textAlignment w:val="auto"/>
        <w:rPr>
          <w:b/>
          <w:bCs/>
          <w:lang w:eastAsia="ko-KR"/>
        </w:rPr>
      </w:pPr>
      <w:r w:rsidRPr="00A702CC">
        <w:rPr>
          <w:lang w:eastAsia="ko-KR"/>
        </w:rPr>
        <w:t>Each SRI field indicating SRI per TRP, where the SRI field based on Rel-15/16 framework</w:t>
      </w:r>
    </w:p>
    <w:p w14:paraId="526DD64E" w14:textId="77777777" w:rsidR="00A702CC" w:rsidRPr="00A702CC" w:rsidRDefault="00A702CC" w:rsidP="00B902F7">
      <w:pPr>
        <w:numPr>
          <w:ilvl w:val="0"/>
          <w:numId w:val="42"/>
        </w:numPr>
        <w:overflowPunct/>
        <w:autoSpaceDE/>
        <w:autoSpaceDN/>
        <w:adjustRightInd/>
        <w:snapToGrid w:val="0"/>
        <w:spacing w:after="0"/>
        <w:jc w:val="both"/>
        <w:textAlignment w:val="auto"/>
        <w:rPr>
          <w:lang w:eastAsia="ko-KR"/>
        </w:rPr>
      </w:pPr>
      <w:r w:rsidRPr="00A702CC">
        <w:rPr>
          <w:lang w:eastAsia="ko-KR"/>
        </w:rPr>
        <w:t xml:space="preserve">Support dynamic switching between multi-TRP and single-TRP operation </w:t>
      </w:r>
    </w:p>
    <w:p w14:paraId="5AC360FA" w14:textId="77777777" w:rsidR="00A702CC" w:rsidRPr="00A702CC" w:rsidRDefault="00A702CC" w:rsidP="00B902F7">
      <w:pPr>
        <w:numPr>
          <w:ilvl w:val="0"/>
          <w:numId w:val="42"/>
        </w:numPr>
        <w:overflowPunct/>
        <w:autoSpaceDE/>
        <w:autoSpaceDN/>
        <w:adjustRightInd/>
        <w:snapToGrid w:val="0"/>
        <w:spacing w:after="0"/>
        <w:jc w:val="both"/>
        <w:textAlignment w:val="auto"/>
        <w:rPr>
          <w:lang w:eastAsia="ko-KR"/>
        </w:rPr>
      </w:pPr>
      <w:r w:rsidRPr="00A702CC">
        <w:rPr>
          <w:lang w:eastAsia="ko-KR"/>
        </w:rPr>
        <w:t>FFS: Support dynamic switching the order of two TRPs</w:t>
      </w:r>
    </w:p>
    <w:p w14:paraId="146C2D37" w14:textId="77777777" w:rsidR="00A702CC" w:rsidRPr="00A702CC" w:rsidRDefault="00A702CC" w:rsidP="00A702CC">
      <w:pPr>
        <w:snapToGrid w:val="0"/>
        <w:spacing w:after="0"/>
        <w:rPr>
          <w:lang w:eastAsia="x-none"/>
        </w:rPr>
      </w:pPr>
    </w:p>
    <w:p w14:paraId="150F5B05" w14:textId="77777777" w:rsidR="00A702CC" w:rsidRPr="00A702CC" w:rsidRDefault="00A702CC" w:rsidP="00A702CC">
      <w:pPr>
        <w:snapToGrid w:val="0"/>
        <w:spacing w:after="0"/>
        <w:rPr>
          <w:b/>
          <w:bCs/>
          <w:lang w:val="en-US" w:eastAsia="ko-KR"/>
        </w:rPr>
      </w:pPr>
      <w:r w:rsidRPr="00A702CC">
        <w:rPr>
          <w:b/>
          <w:bCs/>
        </w:rPr>
        <w:t>Conclusion</w:t>
      </w:r>
    </w:p>
    <w:p w14:paraId="09237F99" w14:textId="77777777" w:rsidR="00A702CC" w:rsidRPr="00A702CC" w:rsidRDefault="00A702CC" w:rsidP="00A702CC">
      <w:pPr>
        <w:snapToGrid w:val="0"/>
        <w:spacing w:after="0"/>
      </w:pPr>
      <w:r w:rsidRPr="00A702CC">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1E2CD93" w14:textId="77777777" w:rsidR="00A702CC" w:rsidRPr="00A702CC" w:rsidRDefault="00A702CC" w:rsidP="00A702CC">
      <w:pPr>
        <w:snapToGrid w:val="0"/>
        <w:spacing w:after="0"/>
      </w:pPr>
    </w:p>
    <w:p w14:paraId="64F554B2" w14:textId="77777777" w:rsidR="00A702CC" w:rsidRPr="00A702CC" w:rsidRDefault="00A702CC" w:rsidP="00A702CC">
      <w:pPr>
        <w:snapToGrid w:val="0"/>
        <w:spacing w:after="0"/>
        <w:rPr>
          <w:b/>
          <w:bCs/>
        </w:rPr>
      </w:pPr>
      <w:r w:rsidRPr="00A702CC">
        <w:rPr>
          <w:b/>
          <w:bCs/>
          <w:highlight w:val="green"/>
        </w:rPr>
        <w:t>Agreement</w:t>
      </w:r>
    </w:p>
    <w:p w14:paraId="32BF17C4" w14:textId="77777777" w:rsidR="00A702CC" w:rsidRPr="00A702CC" w:rsidRDefault="00A702CC" w:rsidP="00A702CC">
      <w:pPr>
        <w:snapToGrid w:val="0"/>
        <w:spacing w:after="0"/>
        <w:jc w:val="both"/>
      </w:pPr>
      <w:r w:rsidRPr="00A702CC">
        <w:t xml:space="preserve">For single DCI based M-TRP PUSCH Type B repetition schemes, </w:t>
      </w:r>
    </w:p>
    <w:p w14:paraId="67FF91A4" w14:textId="77777777" w:rsidR="00A702CC" w:rsidRPr="00A702CC" w:rsidRDefault="00A702CC" w:rsidP="00B902F7">
      <w:pPr>
        <w:numPr>
          <w:ilvl w:val="0"/>
          <w:numId w:val="43"/>
        </w:numPr>
        <w:overflowPunct/>
        <w:autoSpaceDE/>
        <w:autoSpaceDN/>
        <w:adjustRightInd/>
        <w:snapToGrid w:val="0"/>
        <w:spacing w:after="0"/>
        <w:jc w:val="both"/>
        <w:textAlignment w:val="auto"/>
        <w:rPr>
          <w:lang w:val="en-US"/>
        </w:rPr>
      </w:pPr>
      <w:r w:rsidRPr="00A702CC">
        <w:t xml:space="preserve">For maxRank = 2, the number of bits for the indication of PTRS-DMRS association is the same as Rel-15/16, MSB and LSB separately indicating the association between PTRS port and DMRS port for two TRPs. </w:t>
      </w:r>
    </w:p>
    <w:p w14:paraId="52833FCE" w14:textId="77777777" w:rsidR="00A702CC" w:rsidRPr="00A702CC" w:rsidRDefault="00A702CC" w:rsidP="00B902F7">
      <w:pPr>
        <w:numPr>
          <w:ilvl w:val="0"/>
          <w:numId w:val="43"/>
        </w:numPr>
        <w:overflowPunct/>
        <w:autoSpaceDE/>
        <w:autoSpaceDN/>
        <w:adjustRightInd/>
        <w:snapToGrid w:val="0"/>
        <w:spacing w:after="0"/>
        <w:jc w:val="both"/>
        <w:textAlignment w:val="auto"/>
      </w:pPr>
      <w:r w:rsidRPr="00A702CC">
        <w:t>FFS: the indication of PTRS-DMRS association for maxRank &gt; 2.</w:t>
      </w:r>
    </w:p>
    <w:p w14:paraId="1033AC03" w14:textId="77777777" w:rsidR="00A702CC" w:rsidRPr="00A702CC" w:rsidRDefault="00A702CC" w:rsidP="00A702CC">
      <w:pPr>
        <w:snapToGrid w:val="0"/>
        <w:spacing w:after="0"/>
      </w:pPr>
    </w:p>
    <w:p w14:paraId="295AB154" w14:textId="77777777" w:rsidR="00A702CC" w:rsidRPr="00A702CC" w:rsidRDefault="00A702CC" w:rsidP="00A702CC">
      <w:pPr>
        <w:snapToGrid w:val="0"/>
        <w:spacing w:after="0"/>
        <w:rPr>
          <w:b/>
          <w:bCs/>
        </w:rPr>
      </w:pPr>
      <w:r w:rsidRPr="00A702CC">
        <w:rPr>
          <w:b/>
          <w:bCs/>
          <w:highlight w:val="green"/>
        </w:rPr>
        <w:t>Agreement</w:t>
      </w:r>
    </w:p>
    <w:p w14:paraId="1751ACE0" w14:textId="77777777" w:rsidR="00A702CC" w:rsidRPr="00A702CC" w:rsidRDefault="00A702CC" w:rsidP="00A702CC">
      <w:pPr>
        <w:snapToGrid w:val="0"/>
        <w:spacing w:after="0"/>
        <w:jc w:val="both"/>
        <w:rPr>
          <w:lang w:val="en-US"/>
        </w:rPr>
      </w:pPr>
      <w:r w:rsidRPr="00A702CC">
        <w:t>For s-DCI based multi-TRP PUSCH repetition Type A and B, if the DCI schedules A-CSI, support multiplexing A-CSI on the first PUSCH repetition corresponding to the first beam and the X-th PUSCH repetition corresponding to the second beam.</w:t>
      </w:r>
    </w:p>
    <w:p w14:paraId="3361BA2F" w14:textId="77777777" w:rsidR="00A702CC" w:rsidRPr="00A702CC" w:rsidRDefault="00A702CC" w:rsidP="00B902F7">
      <w:pPr>
        <w:numPr>
          <w:ilvl w:val="0"/>
          <w:numId w:val="43"/>
        </w:numPr>
        <w:overflowPunct/>
        <w:autoSpaceDE/>
        <w:autoSpaceDN/>
        <w:adjustRightInd/>
        <w:snapToGrid w:val="0"/>
        <w:spacing w:after="0"/>
        <w:jc w:val="both"/>
        <w:textAlignment w:val="auto"/>
      </w:pPr>
      <w:r w:rsidRPr="00A702CC">
        <w:t xml:space="preserve">For PUSCH repetition Type A, X=1 (the first PUSCH repetition corresponding to the second beam) </w:t>
      </w:r>
    </w:p>
    <w:p w14:paraId="47306861" w14:textId="77777777" w:rsidR="00A702CC" w:rsidRPr="00A702CC" w:rsidRDefault="00A702CC" w:rsidP="00B902F7">
      <w:pPr>
        <w:numPr>
          <w:ilvl w:val="0"/>
          <w:numId w:val="43"/>
        </w:numPr>
        <w:overflowPunct/>
        <w:autoSpaceDE/>
        <w:autoSpaceDN/>
        <w:adjustRightInd/>
        <w:snapToGrid w:val="0"/>
        <w:spacing w:after="0"/>
        <w:jc w:val="both"/>
        <w:textAlignment w:val="auto"/>
        <w:rPr>
          <w:lang w:val="en-US"/>
        </w:rPr>
      </w:pPr>
      <w:r w:rsidRPr="00A702CC">
        <w:t xml:space="preserve">For PUSCH repetition Type B, the first actual PUSCH repetition corresponding to the first beam and the X-th actual repetition corresponding to the second beam are considered, </w:t>
      </w:r>
    </w:p>
    <w:p w14:paraId="272119C5" w14:textId="77777777" w:rsidR="00A702CC" w:rsidRPr="00A702CC" w:rsidRDefault="00A702CC" w:rsidP="00B902F7">
      <w:pPr>
        <w:numPr>
          <w:ilvl w:val="1"/>
          <w:numId w:val="42"/>
        </w:numPr>
        <w:overflowPunct/>
        <w:autoSpaceDE/>
        <w:autoSpaceDN/>
        <w:adjustRightInd/>
        <w:snapToGrid w:val="0"/>
        <w:spacing w:after="0"/>
        <w:jc w:val="both"/>
        <w:textAlignment w:val="auto"/>
        <w:rPr>
          <w:lang w:eastAsia="ko-KR"/>
        </w:rPr>
      </w:pPr>
      <w:r w:rsidRPr="00A702CC">
        <w:rPr>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3BE66DD0" w14:textId="77777777" w:rsidR="00A702CC" w:rsidRPr="00A702CC" w:rsidRDefault="00A702CC" w:rsidP="00B902F7">
      <w:pPr>
        <w:numPr>
          <w:ilvl w:val="1"/>
          <w:numId w:val="42"/>
        </w:numPr>
        <w:overflowPunct/>
        <w:autoSpaceDE/>
        <w:autoSpaceDN/>
        <w:adjustRightInd/>
        <w:snapToGrid w:val="0"/>
        <w:spacing w:after="0"/>
        <w:jc w:val="both"/>
        <w:textAlignment w:val="auto"/>
        <w:rPr>
          <w:lang w:eastAsia="ko-KR"/>
        </w:rPr>
      </w:pPr>
      <w:r w:rsidRPr="00A702CC">
        <w:rPr>
          <w:lang w:eastAsia="ko-KR"/>
        </w:rPr>
        <w:t>The first actual repetition corresponding to the first beam and the X-th actual repetition corresponding to the second beam are expected to have the same number of symbols</w:t>
      </w:r>
    </w:p>
    <w:p w14:paraId="120F96D6" w14:textId="77777777" w:rsidR="00A702CC" w:rsidRPr="00A702CC" w:rsidRDefault="00A702CC" w:rsidP="00B902F7">
      <w:pPr>
        <w:numPr>
          <w:ilvl w:val="1"/>
          <w:numId w:val="42"/>
        </w:numPr>
        <w:overflowPunct/>
        <w:autoSpaceDE/>
        <w:autoSpaceDN/>
        <w:adjustRightInd/>
        <w:snapToGrid w:val="0"/>
        <w:spacing w:after="0"/>
        <w:jc w:val="both"/>
        <w:textAlignment w:val="auto"/>
        <w:rPr>
          <w:lang w:eastAsia="ko-KR"/>
        </w:rPr>
      </w:pPr>
      <w:r w:rsidRPr="00A702CC">
        <w:rPr>
          <w:lang w:eastAsia="ko-KR"/>
        </w:rPr>
        <w:t>FFS: X = 1 or X = the first actual repetition corresponding to the second beam that contains the same number of symbols as the first actual repetition with the first beam</w:t>
      </w:r>
    </w:p>
    <w:p w14:paraId="7B1A5426" w14:textId="77777777" w:rsidR="00A702CC" w:rsidRPr="00A702CC" w:rsidRDefault="00A702CC" w:rsidP="00B902F7">
      <w:pPr>
        <w:numPr>
          <w:ilvl w:val="0"/>
          <w:numId w:val="43"/>
        </w:numPr>
        <w:overflowPunct/>
        <w:autoSpaceDE/>
        <w:autoSpaceDN/>
        <w:adjustRightInd/>
        <w:snapToGrid w:val="0"/>
        <w:spacing w:after="0"/>
        <w:jc w:val="both"/>
        <w:textAlignment w:val="auto"/>
      </w:pPr>
      <w:r w:rsidRPr="00A702CC">
        <w:t>FFS: Any further restrictions/enhancements needed on supporting A-CSI multiplexing on PUSCH repetitions</w:t>
      </w:r>
    </w:p>
    <w:p w14:paraId="3C1B2FCA" w14:textId="77777777" w:rsidR="00A702CC" w:rsidRPr="00A702CC" w:rsidRDefault="00A702CC" w:rsidP="00B902F7">
      <w:pPr>
        <w:numPr>
          <w:ilvl w:val="0"/>
          <w:numId w:val="43"/>
        </w:numPr>
        <w:overflowPunct/>
        <w:autoSpaceDE/>
        <w:autoSpaceDN/>
        <w:adjustRightInd/>
        <w:snapToGrid w:val="0"/>
        <w:spacing w:after="0"/>
        <w:jc w:val="both"/>
        <w:textAlignment w:val="auto"/>
      </w:pPr>
      <w:r w:rsidRPr="00A702CC">
        <w:t>FFS: whether to support multiplexing SP-CSI/P-CSI on PUSCH repetitions towards multiple TRPs.</w:t>
      </w:r>
    </w:p>
    <w:p w14:paraId="7A052721" w14:textId="77777777" w:rsidR="00A702CC" w:rsidRPr="00A702CC" w:rsidRDefault="00A702CC" w:rsidP="00A702CC">
      <w:pPr>
        <w:snapToGrid w:val="0"/>
        <w:spacing w:after="0"/>
        <w:jc w:val="both"/>
      </w:pPr>
    </w:p>
    <w:p w14:paraId="32BB1985" w14:textId="77777777" w:rsidR="00A702CC" w:rsidRPr="00A702CC" w:rsidRDefault="00A702CC" w:rsidP="00A702CC">
      <w:pPr>
        <w:snapToGrid w:val="0"/>
        <w:spacing w:after="0"/>
        <w:rPr>
          <w:b/>
          <w:bCs/>
        </w:rPr>
      </w:pPr>
      <w:r w:rsidRPr="00A702CC">
        <w:rPr>
          <w:b/>
          <w:bCs/>
          <w:highlight w:val="green"/>
        </w:rPr>
        <w:t>Agreement</w:t>
      </w:r>
    </w:p>
    <w:p w14:paraId="4ECED8F5" w14:textId="77777777" w:rsidR="00A702CC" w:rsidRPr="00A702CC" w:rsidRDefault="00A702CC" w:rsidP="00A702CC">
      <w:pPr>
        <w:snapToGrid w:val="0"/>
        <w:spacing w:after="0"/>
        <w:jc w:val="both"/>
        <w:rPr>
          <w:lang w:val="en-US"/>
        </w:rPr>
      </w:pPr>
      <w:r w:rsidRPr="00A702CC">
        <w:t xml:space="preserve">Further study following aspects related to beam mapping and default behaviors for multi-TRP PUCCH/PUSCH schemes,  </w:t>
      </w:r>
    </w:p>
    <w:p w14:paraId="70662071" w14:textId="77777777" w:rsidR="00A702CC" w:rsidRPr="00A702CC" w:rsidRDefault="00A702CC" w:rsidP="00B902F7">
      <w:pPr>
        <w:numPr>
          <w:ilvl w:val="0"/>
          <w:numId w:val="43"/>
        </w:numPr>
        <w:overflowPunct/>
        <w:autoSpaceDE/>
        <w:autoSpaceDN/>
        <w:adjustRightInd/>
        <w:snapToGrid w:val="0"/>
        <w:spacing w:after="0"/>
        <w:jc w:val="both"/>
        <w:textAlignment w:val="auto"/>
      </w:pPr>
      <w:r w:rsidRPr="00A702CC">
        <w:t>Whether enhancements needed on beam mapping in case of PUCCH/PUSCH dropping due to invalid UL symbols</w:t>
      </w:r>
    </w:p>
    <w:p w14:paraId="18F78F68" w14:textId="77777777" w:rsidR="00A702CC" w:rsidRPr="00A702CC" w:rsidRDefault="00A702CC" w:rsidP="00B902F7">
      <w:pPr>
        <w:numPr>
          <w:ilvl w:val="0"/>
          <w:numId w:val="43"/>
        </w:numPr>
        <w:overflowPunct/>
        <w:autoSpaceDE/>
        <w:autoSpaceDN/>
        <w:adjustRightInd/>
        <w:snapToGrid w:val="0"/>
        <w:spacing w:after="0"/>
        <w:jc w:val="both"/>
        <w:textAlignment w:val="auto"/>
      </w:pPr>
      <w:r w:rsidRPr="00A702CC">
        <w:t>Whether frequency hopping is performed among the repetitions with the same beam</w:t>
      </w:r>
    </w:p>
    <w:p w14:paraId="6C454219" w14:textId="77777777" w:rsidR="00A702CC" w:rsidRPr="00A702CC" w:rsidRDefault="00A702CC" w:rsidP="00B902F7">
      <w:pPr>
        <w:numPr>
          <w:ilvl w:val="0"/>
          <w:numId w:val="43"/>
        </w:numPr>
        <w:overflowPunct/>
        <w:autoSpaceDE/>
        <w:autoSpaceDN/>
        <w:adjustRightInd/>
        <w:snapToGrid w:val="0"/>
        <w:spacing w:after="0"/>
        <w:jc w:val="both"/>
        <w:textAlignment w:val="auto"/>
      </w:pPr>
      <w:r w:rsidRPr="00A702CC">
        <w:t>Whether defining default beam for PUSCH is needed when PUSCH scheduled by DCI format 0_0 when two spatial relation info’s are configured for a PUCCH resource</w:t>
      </w:r>
    </w:p>
    <w:p w14:paraId="3805B790" w14:textId="77777777" w:rsidR="00A702CC" w:rsidRPr="00A702CC" w:rsidRDefault="00A702CC" w:rsidP="00A702CC">
      <w:pPr>
        <w:snapToGrid w:val="0"/>
        <w:spacing w:after="0"/>
        <w:rPr>
          <w:lang w:eastAsia="x-none"/>
        </w:rPr>
      </w:pPr>
    </w:p>
    <w:p w14:paraId="4E5FDA2A" w14:textId="77777777" w:rsidR="00A702CC" w:rsidRPr="00A702CC" w:rsidRDefault="00A702CC" w:rsidP="00A702CC">
      <w:pPr>
        <w:pStyle w:val="NormalWeb"/>
        <w:shd w:val="clear" w:color="auto" w:fill="FFFFFF"/>
        <w:snapToGrid w:val="0"/>
        <w:spacing w:before="0" w:beforeAutospacing="0" w:after="0" w:afterAutospacing="0"/>
        <w:rPr>
          <w:rFonts w:ascii="Times New Roman" w:hAnsi="Times New Roman" w:cs="Times New Roman"/>
          <w:sz w:val="20"/>
          <w:szCs w:val="20"/>
        </w:rPr>
      </w:pPr>
      <w:r w:rsidRPr="00A702CC">
        <w:rPr>
          <w:rFonts w:ascii="Times New Roman" w:hAnsi="Times New Roman" w:cs="Times New Roman"/>
          <w:b/>
          <w:bCs/>
          <w:sz w:val="20"/>
          <w:szCs w:val="20"/>
          <w:highlight w:val="green"/>
        </w:rPr>
        <w:lastRenderedPageBreak/>
        <w:t>Agreement</w:t>
      </w:r>
    </w:p>
    <w:p w14:paraId="4E4168B4" w14:textId="77777777" w:rsidR="00A702CC" w:rsidRPr="00A702CC" w:rsidRDefault="00A702CC" w:rsidP="00A702CC">
      <w:pPr>
        <w:pStyle w:val="NormalWeb"/>
        <w:shd w:val="clear" w:color="auto" w:fill="FFFFFF"/>
        <w:snapToGrid w:val="0"/>
        <w:spacing w:before="0" w:beforeAutospacing="0" w:after="0" w:afterAutospacing="0"/>
        <w:rPr>
          <w:rFonts w:ascii="Times New Roman" w:hAnsi="Times New Roman" w:cs="Times New Roman"/>
          <w:sz w:val="20"/>
          <w:szCs w:val="20"/>
        </w:rPr>
      </w:pPr>
      <w:r w:rsidRPr="00A702CC">
        <w:rPr>
          <w:rFonts w:ascii="Times New Roman" w:hAnsi="Times New Roman" w:cs="Times New Roman"/>
          <w:sz w:val="20"/>
          <w:szCs w:val="20"/>
        </w:rPr>
        <w:t>For single DCI based M-TRP PUSCH repetition schemes, in codebook based PUSCH,</w:t>
      </w:r>
    </w:p>
    <w:p w14:paraId="3E5AAD5D" w14:textId="77777777" w:rsidR="00A702CC" w:rsidRPr="00A702CC" w:rsidRDefault="00A702CC" w:rsidP="00B902F7">
      <w:pPr>
        <w:numPr>
          <w:ilvl w:val="0"/>
          <w:numId w:val="44"/>
        </w:numPr>
        <w:overflowPunct/>
        <w:autoSpaceDE/>
        <w:autoSpaceDN/>
        <w:adjustRightInd/>
        <w:snapToGrid w:val="0"/>
        <w:spacing w:after="0"/>
        <w:textAlignment w:val="auto"/>
        <w:rPr>
          <w:lang w:eastAsia="zh-CN"/>
        </w:rPr>
      </w:pPr>
      <w:r w:rsidRPr="00A702CC">
        <w:rPr>
          <w:lang w:eastAsia="zh-CN"/>
        </w:rPr>
        <w:t>Two TPMI fields are indicated in DCI formats 0_1/0_2.</w:t>
      </w:r>
    </w:p>
    <w:p w14:paraId="37B998CF" w14:textId="77777777" w:rsidR="00A702CC" w:rsidRPr="00A702CC" w:rsidRDefault="00A702CC" w:rsidP="00B902F7">
      <w:pPr>
        <w:numPr>
          <w:ilvl w:val="1"/>
          <w:numId w:val="44"/>
        </w:numPr>
        <w:overflowPunct/>
        <w:autoSpaceDE/>
        <w:autoSpaceDN/>
        <w:adjustRightInd/>
        <w:snapToGrid w:val="0"/>
        <w:spacing w:after="0"/>
        <w:textAlignment w:val="auto"/>
        <w:rPr>
          <w:lang w:eastAsia="zh-CN"/>
        </w:rPr>
      </w:pPr>
      <w:r w:rsidRPr="00A702CC">
        <w:rPr>
          <w:lang w:eastAsia="zh-CN"/>
        </w:rPr>
        <w:t>The first TPMI field uses the Rel-15/16 TPMI field design (which includes TPMI index and the number of layers) of DCI format 0_1/0_2. The second TPMI field only contains</w:t>
      </w:r>
      <w:r w:rsidRPr="00A702CC">
        <w:rPr>
          <w:strike/>
          <w:lang w:eastAsia="zh-CN"/>
        </w:rPr>
        <w:t>indicates</w:t>
      </w:r>
      <w:r w:rsidRPr="00A702CC">
        <w:rPr>
          <w:lang w:eastAsia="zh-CN"/>
        </w:rPr>
        <w:t> the second TPMI index. The same number of layers are applied as indicated in the first TPMI field.</w:t>
      </w:r>
    </w:p>
    <w:p w14:paraId="662816BD" w14:textId="77777777" w:rsidR="00A702CC" w:rsidRPr="00A702CC" w:rsidRDefault="00A702CC" w:rsidP="00B902F7">
      <w:pPr>
        <w:numPr>
          <w:ilvl w:val="1"/>
          <w:numId w:val="44"/>
        </w:numPr>
        <w:overflowPunct/>
        <w:autoSpaceDE/>
        <w:autoSpaceDN/>
        <w:adjustRightInd/>
        <w:snapToGrid w:val="0"/>
        <w:spacing w:after="0"/>
        <w:textAlignment w:val="auto"/>
        <w:rPr>
          <w:lang w:eastAsia="zh-CN"/>
        </w:rPr>
      </w:pPr>
      <w:r w:rsidRPr="00A702CC">
        <w:rPr>
          <w:lang w:eastAsia="zh-CN"/>
        </w:rPr>
        <w:t>FFS: Details of second TPMI field interpretation including changes expected in Tables 7.3.1.1.2-2/2A/2B/3/3A/4/4A/5/5A in 38.212</w:t>
      </w:r>
    </w:p>
    <w:p w14:paraId="2AFD2CD3" w14:textId="77777777" w:rsidR="00A702CC" w:rsidRPr="00A702CC" w:rsidRDefault="00A702CC" w:rsidP="00B902F7">
      <w:pPr>
        <w:numPr>
          <w:ilvl w:val="1"/>
          <w:numId w:val="44"/>
        </w:numPr>
        <w:overflowPunct/>
        <w:autoSpaceDE/>
        <w:autoSpaceDN/>
        <w:adjustRightInd/>
        <w:snapToGrid w:val="0"/>
        <w:spacing w:after="0"/>
        <w:textAlignment w:val="auto"/>
        <w:rPr>
          <w:lang w:eastAsia="zh-CN"/>
        </w:rPr>
      </w:pPr>
      <w:r w:rsidRPr="00A702CC">
        <w:rPr>
          <w:lang w:eastAsia="zh-CN"/>
        </w:rPr>
        <w:t>FFS: Interpreting TPMI fields when multi-TRP and single-TRP PUSCH repetition is applied.</w:t>
      </w:r>
    </w:p>
    <w:p w14:paraId="4DAD5E2A" w14:textId="77777777" w:rsidR="00A702CC" w:rsidRPr="00A702CC" w:rsidRDefault="00A702CC" w:rsidP="00B902F7">
      <w:pPr>
        <w:numPr>
          <w:ilvl w:val="0"/>
          <w:numId w:val="44"/>
        </w:numPr>
        <w:overflowPunct/>
        <w:autoSpaceDE/>
        <w:autoSpaceDN/>
        <w:adjustRightInd/>
        <w:snapToGrid w:val="0"/>
        <w:spacing w:after="0"/>
        <w:textAlignment w:val="auto"/>
        <w:rPr>
          <w:lang w:eastAsia="zh-CN"/>
        </w:rPr>
      </w:pPr>
      <w:r w:rsidRPr="00A702CC">
        <w:rPr>
          <w:lang w:eastAsia="zh-CN"/>
        </w:rPr>
        <w:t>FFS: whether to support of PUSCH repetitions transmitting towards two TRPs sharing the same TPMI indicated by a TPMI field.</w:t>
      </w:r>
    </w:p>
    <w:p w14:paraId="0F023DFD" w14:textId="77777777" w:rsidR="00A702CC" w:rsidRPr="00A702CC" w:rsidRDefault="00A702CC" w:rsidP="00B902F7">
      <w:pPr>
        <w:numPr>
          <w:ilvl w:val="0"/>
          <w:numId w:val="44"/>
        </w:numPr>
        <w:overflowPunct/>
        <w:autoSpaceDE/>
        <w:autoSpaceDN/>
        <w:adjustRightInd/>
        <w:snapToGrid w:val="0"/>
        <w:spacing w:after="0"/>
        <w:textAlignment w:val="auto"/>
        <w:rPr>
          <w:lang w:eastAsia="zh-CN"/>
        </w:rPr>
      </w:pPr>
      <w:r w:rsidRPr="00A702CC">
        <w:rPr>
          <w:lang w:eastAsia="zh-CN"/>
        </w:rPr>
        <w:t>FFS: The size of the second TPMI field can be equal to or smaller than the size of the first TPMI field</w:t>
      </w:r>
    </w:p>
    <w:p w14:paraId="6410C662" w14:textId="77777777" w:rsidR="00A702CC" w:rsidRPr="00A702CC" w:rsidRDefault="00A702CC" w:rsidP="00A702CC">
      <w:pPr>
        <w:snapToGrid w:val="0"/>
        <w:spacing w:after="0"/>
        <w:rPr>
          <w:lang w:eastAsia="zh-CN"/>
        </w:rPr>
      </w:pPr>
    </w:p>
    <w:p w14:paraId="729795A2" w14:textId="77777777" w:rsidR="00A702CC" w:rsidRPr="00A702CC" w:rsidRDefault="00A702CC" w:rsidP="00A702CC">
      <w:pPr>
        <w:pStyle w:val="NormalWeb"/>
        <w:shd w:val="clear" w:color="auto" w:fill="FFFFFF"/>
        <w:snapToGrid w:val="0"/>
        <w:spacing w:before="0" w:beforeAutospacing="0" w:after="0" w:afterAutospacing="0"/>
        <w:rPr>
          <w:rFonts w:ascii="Times New Roman" w:hAnsi="Times New Roman" w:cs="Times New Roman"/>
          <w:sz w:val="20"/>
          <w:szCs w:val="20"/>
        </w:rPr>
      </w:pPr>
      <w:r w:rsidRPr="00A702CC">
        <w:rPr>
          <w:rFonts w:ascii="Times New Roman" w:hAnsi="Times New Roman" w:cs="Times New Roman"/>
          <w:b/>
          <w:bCs/>
          <w:sz w:val="20"/>
          <w:szCs w:val="20"/>
          <w:highlight w:val="green"/>
        </w:rPr>
        <w:t>Agreement</w:t>
      </w:r>
    </w:p>
    <w:p w14:paraId="3C54679B" w14:textId="77777777" w:rsidR="00A702CC" w:rsidRPr="00A702CC" w:rsidRDefault="00A702CC" w:rsidP="00A702CC">
      <w:pPr>
        <w:snapToGrid w:val="0"/>
        <w:spacing w:after="0"/>
        <w:jc w:val="both"/>
        <w:rPr>
          <w:lang w:eastAsia="ko-KR"/>
        </w:rPr>
      </w:pPr>
      <w:r w:rsidRPr="00A702CC">
        <w:t xml:space="preserve">For single DCI based M-TRP PUSCH repetition schemes, in non-codebook based PUSCH, </w:t>
      </w:r>
    </w:p>
    <w:p w14:paraId="0D17739D"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Support two SRI field(s) corresponding to two SRS resource sets are included in DCI formats 0_1/0_2.</w:t>
      </w:r>
    </w:p>
    <w:p w14:paraId="57BAFA64" w14:textId="77777777" w:rsidR="00A702CC" w:rsidRPr="00A702CC" w:rsidRDefault="00A702CC" w:rsidP="00B902F7">
      <w:pPr>
        <w:numPr>
          <w:ilvl w:val="1"/>
          <w:numId w:val="45"/>
        </w:numPr>
        <w:overflowPunct/>
        <w:autoSpaceDE/>
        <w:autoSpaceDN/>
        <w:adjustRightInd/>
        <w:snapToGrid w:val="0"/>
        <w:spacing w:after="0"/>
        <w:jc w:val="both"/>
        <w:textAlignment w:val="auto"/>
        <w:rPr>
          <w:lang w:val="en-US"/>
        </w:rPr>
      </w:pPr>
      <w:r w:rsidRPr="00A702CC">
        <w:t xml:space="preserve">Each SRI field indicating SRI per TRP, where the first SRI field based on Rel-15/16 framework, </w:t>
      </w:r>
    </w:p>
    <w:p w14:paraId="3B24BC8C" w14:textId="77777777" w:rsidR="00A702CC" w:rsidRPr="00A702CC" w:rsidRDefault="00A702CC" w:rsidP="00B902F7">
      <w:pPr>
        <w:numPr>
          <w:ilvl w:val="1"/>
          <w:numId w:val="45"/>
        </w:numPr>
        <w:overflowPunct/>
        <w:autoSpaceDE/>
        <w:autoSpaceDN/>
        <w:adjustRightInd/>
        <w:snapToGrid w:val="0"/>
        <w:spacing w:after="0"/>
        <w:jc w:val="both"/>
        <w:textAlignment w:val="auto"/>
      </w:pPr>
      <w:r w:rsidRPr="00A702CC">
        <w:t>Support the same number of layers applied over repetitions</w:t>
      </w:r>
    </w:p>
    <w:p w14:paraId="0B62281F" w14:textId="77777777" w:rsidR="00A702CC" w:rsidRPr="00A702CC" w:rsidRDefault="00A702CC" w:rsidP="00B902F7">
      <w:pPr>
        <w:numPr>
          <w:ilvl w:val="1"/>
          <w:numId w:val="46"/>
        </w:numPr>
        <w:overflowPunct/>
        <w:autoSpaceDE/>
        <w:autoSpaceDN/>
        <w:adjustRightInd/>
        <w:snapToGrid w:val="0"/>
        <w:spacing w:after="0"/>
        <w:jc w:val="both"/>
        <w:textAlignment w:val="auto"/>
      </w:pPr>
      <w:r w:rsidRPr="00A702CC">
        <w:t>FFS: details of second SRI field including the specification change for Table 7.3.1.1.2-28/29/30/31 in 38.212.</w:t>
      </w:r>
    </w:p>
    <w:p w14:paraId="4FA9D7E5"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Support dynamic switching between multi-TRP and single-TRP operation</w:t>
      </w:r>
    </w:p>
    <w:p w14:paraId="41CC5398" w14:textId="77777777" w:rsidR="00A702CC" w:rsidRPr="00A702CC" w:rsidRDefault="00A702CC" w:rsidP="00B902F7">
      <w:pPr>
        <w:numPr>
          <w:ilvl w:val="1"/>
          <w:numId w:val="45"/>
        </w:numPr>
        <w:overflowPunct/>
        <w:autoSpaceDE/>
        <w:autoSpaceDN/>
        <w:adjustRightInd/>
        <w:snapToGrid w:val="0"/>
        <w:spacing w:after="0"/>
        <w:jc w:val="both"/>
        <w:textAlignment w:val="auto"/>
      </w:pPr>
      <w:r w:rsidRPr="00A702CC">
        <w:t>FFS: whether/how to use SRI field(s) and additional details of SRI field(s) interpretations</w:t>
      </w:r>
    </w:p>
    <w:p w14:paraId="56AFBB2B"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FFS: Minimizing the DCI overhead for PUSCH repetition Type A as a result of number of layers being limited to 1 when more than one repetition is scheduled.</w:t>
      </w:r>
    </w:p>
    <w:p w14:paraId="2EAC4F5E"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FFS: Support dynamic switching the order of two TRPs</w:t>
      </w:r>
    </w:p>
    <w:p w14:paraId="236D8E76"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Companies are encouraged to provide total payload size of the two SRI fields and scheduling restriction, if any</w:t>
      </w:r>
    </w:p>
    <w:p w14:paraId="3CFEF905" w14:textId="77777777" w:rsidR="00A702CC" w:rsidRPr="00A702CC" w:rsidRDefault="00A702CC" w:rsidP="00A702CC">
      <w:pPr>
        <w:snapToGrid w:val="0"/>
        <w:spacing w:after="0"/>
        <w:rPr>
          <w:rFonts w:eastAsia="SimSun"/>
          <w:lang w:eastAsia="zh-CN"/>
        </w:rPr>
      </w:pPr>
    </w:p>
    <w:p w14:paraId="1CA3F87B" w14:textId="77777777" w:rsidR="00A702CC" w:rsidRPr="00A702CC" w:rsidRDefault="00A702CC" w:rsidP="00A702CC">
      <w:pPr>
        <w:pStyle w:val="NormalWeb"/>
        <w:shd w:val="clear" w:color="auto" w:fill="FFFFFF"/>
        <w:snapToGrid w:val="0"/>
        <w:spacing w:before="0" w:beforeAutospacing="0" w:after="0" w:afterAutospacing="0"/>
        <w:jc w:val="both"/>
        <w:rPr>
          <w:rFonts w:ascii="Times New Roman" w:hAnsi="Times New Roman" w:cs="Times New Roman"/>
          <w:sz w:val="20"/>
          <w:szCs w:val="20"/>
          <w:lang w:eastAsia="ko-KR"/>
        </w:rPr>
      </w:pPr>
      <w:r w:rsidRPr="00A702CC">
        <w:rPr>
          <w:rFonts w:ascii="Times New Roman" w:hAnsi="Times New Roman" w:cs="Times New Roman"/>
          <w:b/>
          <w:bCs/>
          <w:sz w:val="20"/>
          <w:szCs w:val="20"/>
          <w:shd w:val="clear" w:color="auto" w:fill="00FF00"/>
        </w:rPr>
        <w:t>Agreement</w:t>
      </w:r>
    </w:p>
    <w:p w14:paraId="59803AFB" w14:textId="77777777" w:rsidR="00A702CC" w:rsidRPr="00A702CC" w:rsidRDefault="00A702CC" w:rsidP="00A702CC">
      <w:pPr>
        <w:pStyle w:val="NormalWeb"/>
        <w:shd w:val="clear" w:color="auto" w:fill="FFFFFF"/>
        <w:snapToGrid w:val="0"/>
        <w:spacing w:before="0" w:beforeAutospacing="0" w:after="0" w:afterAutospacing="0"/>
        <w:jc w:val="both"/>
        <w:rPr>
          <w:rFonts w:ascii="Times New Roman" w:hAnsi="Times New Roman" w:cs="Times New Roman"/>
          <w:sz w:val="20"/>
          <w:szCs w:val="20"/>
        </w:rPr>
      </w:pPr>
      <w:r w:rsidRPr="00A702CC">
        <w:rPr>
          <w:rFonts w:ascii="Times New Roman" w:hAnsi="Times New Roman" w:cs="Times New Roman"/>
          <w:sz w:val="20"/>
          <w:szCs w:val="20"/>
        </w:rPr>
        <w:t>Further study following alternatives to support per TRP closed-loop power control for PUCCH , select  from the below options during the RAN1 #104-e-bis meeting.</w:t>
      </w:r>
    </w:p>
    <w:p w14:paraId="2763A725"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Option.1: A single TPC field (the existing TPC field) is used in DCI formats 1_1 / 1_2, and the TPC value applied for both PUCCH beams</w:t>
      </w:r>
    </w:p>
    <w:p w14:paraId="351008DD"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Option.2: A single TPC field (the existing TPC field) is used in DCI formats 1_1 / 1_2, and the TPC value applied for one of two PUCCH beams at a slot. The TPC value may be applied for the other PUCCH beam at an another slot.</w:t>
      </w:r>
    </w:p>
    <w:p w14:paraId="4330D8A2"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 3: A second TPC field (similar to the existing TPC field) is added in DCI formats 1_1 / 1_2.</w:t>
      </w:r>
    </w:p>
    <w:p w14:paraId="43F38A3B"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 4: A single TPC field is used in DCI formats 1_1 / 1_2, and indicates two TPC values applied to two PUCCH beams, respectively.</w:t>
      </w:r>
    </w:p>
    <w:p w14:paraId="710AC8EE" w14:textId="77777777" w:rsidR="00A702CC" w:rsidRPr="00A702CC" w:rsidRDefault="00A702CC" w:rsidP="00A702CC">
      <w:pPr>
        <w:pStyle w:val="NormalWeb"/>
        <w:shd w:val="clear" w:color="auto" w:fill="FFFFFF"/>
        <w:snapToGrid w:val="0"/>
        <w:spacing w:before="0" w:beforeAutospacing="0" w:after="0" w:afterAutospacing="0"/>
        <w:ind w:left="720"/>
        <w:jc w:val="both"/>
        <w:rPr>
          <w:rFonts w:ascii="Times New Roman" w:hAnsi="Times New Roman" w:cs="Times New Roman"/>
          <w:sz w:val="20"/>
          <w:szCs w:val="20"/>
        </w:rPr>
      </w:pPr>
    </w:p>
    <w:p w14:paraId="45CB47F3" w14:textId="77777777" w:rsidR="00A702CC" w:rsidRPr="00A702CC" w:rsidRDefault="00A702CC" w:rsidP="00A702CC">
      <w:pPr>
        <w:pStyle w:val="NormalWeb"/>
        <w:shd w:val="clear" w:color="auto" w:fill="FFFFFF"/>
        <w:snapToGrid w:val="0"/>
        <w:spacing w:before="0" w:beforeAutospacing="0" w:after="0" w:afterAutospacing="0"/>
        <w:rPr>
          <w:rFonts w:ascii="Times New Roman" w:hAnsi="Times New Roman" w:cs="Times New Roman"/>
          <w:sz w:val="20"/>
          <w:szCs w:val="20"/>
        </w:rPr>
      </w:pPr>
      <w:r w:rsidRPr="00A702CC">
        <w:rPr>
          <w:rFonts w:ascii="Times New Roman" w:hAnsi="Times New Roman" w:cs="Times New Roman"/>
          <w:b/>
          <w:bCs/>
          <w:sz w:val="20"/>
          <w:szCs w:val="20"/>
          <w:shd w:val="clear" w:color="auto" w:fill="808000"/>
        </w:rPr>
        <w:t>Working assumption</w:t>
      </w:r>
    </w:p>
    <w:p w14:paraId="229407ED" w14:textId="77777777" w:rsidR="00A702CC" w:rsidRPr="00A702CC" w:rsidRDefault="00A702CC" w:rsidP="00A702CC">
      <w:pPr>
        <w:pStyle w:val="NormalWeb"/>
        <w:shd w:val="clear" w:color="auto" w:fill="FFFFFF"/>
        <w:snapToGrid w:val="0"/>
        <w:spacing w:before="0" w:beforeAutospacing="0" w:after="0" w:afterAutospacing="0"/>
        <w:jc w:val="both"/>
        <w:rPr>
          <w:rFonts w:ascii="Times New Roman" w:hAnsi="Times New Roman" w:cs="Times New Roman"/>
          <w:sz w:val="20"/>
          <w:szCs w:val="20"/>
        </w:rPr>
      </w:pPr>
      <w:r w:rsidRPr="00A702CC">
        <w:rPr>
          <w:rFonts w:ascii="Times New Roman" w:hAnsi="Times New Roman" w:cs="Times New Roman"/>
          <w:sz w:val="20"/>
          <w:szCs w:val="20"/>
        </w:rPr>
        <w:t>For beam mapping /power control parameter set mapping for PUCCH repetitions,</w:t>
      </w:r>
    </w:p>
    <w:p w14:paraId="2400CFFD"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For M-TRP PUCCH Scheme 1 in FR1, it is possible to configure either cyclic mapping or sequential mapping of power control parameter sets over PUCCH repetitions (similar to spatial relation info’s over PUCCH repetitions).</w:t>
      </w:r>
    </w:p>
    <w:p w14:paraId="4E37DBED"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For M-TRP PUCCH Scheme 3, reuse the same methods as Scheme 1 (by replacing slots with sub-slots) for beam mapping or power control resource set mapping to sub-slots.</w:t>
      </w:r>
    </w:p>
    <w:p w14:paraId="4FFCE3B8"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This working assumption is also subjected to the RAN4 LS R1-2009807 and confirmed based on the RAN4 reply. </w:t>
      </w:r>
    </w:p>
    <w:p w14:paraId="33B8F4C4" w14:textId="77777777" w:rsidR="00A702CC" w:rsidRPr="00A702CC" w:rsidRDefault="00A702CC" w:rsidP="00A702CC">
      <w:pPr>
        <w:pStyle w:val="NormalWeb"/>
        <w:shd w:val="clear" w:color="auto" w:fill="FFFFFF"/>
        <w:snapToGrid w:val="0"/>
        <w:spacing w:before="0" w:beforeAutospacing="0" w:after="0" w:afterAutospacing="0"/>
        <w:ind w:left="720"/>
        <w:jc w:val="both"/>
        <w:rPr>
          <w:rFonts w:ascii="Times New Roman" w:hAnsi="Times New Roman" w:cs="Times New Roman"/>
          <w:sz w:val="20"/>
          <w:szCs w:val="20"/>
        </w:rPr>
      </w:pPr>
    </w:p>
    <w:p w14:paraId="5992E4C2" w14:textId="77777777" w:rsidR="00A702CC" w:rsidRPr="00A702CC" w:rsidRDefault="00A702CC" w:rsidP="00A702CC">
      <w:pPr>
        <w:pStyle w:val="NormalWeb"/>
        <w:shd w:val="clear" w:color="auto" w:fill="FFFFFF"/>
        <w:snapToGrid w:val="0"/>
        <w:spacing w:before="0" w:beforeAutospacing="0" w:after="0" w:afterAutospacing="0"/>
        <w:jc w:val="both"/>
        <w:rPr>
          <w:rFonts w:ascii="Times New Roman" w:hAnsi="Times New Roman" w:cs="Times New Roman"/>
          <w:sz w:val="20"/>
          <w:szCs w:val="20"/>
        </w:rPr>
      </w:pPr>
      <w:r w:rsidRPr="00A702CC">
        <w:rPr>
          <w:rFonts w:ascii="Times New Roman" w:hAnsi="Times New Roman" w:cs="Times New Roman"/>
          <w:b/>
          <w:bCs/>
          <w:sz w:val="20"/>
          <w:szCs w:val="20"/>
          <w:shd w:val="clear" w:color="auto" w:fill="00FF00"/>
        </w:rPr>
        <w:t>Agreement</w:t>
      </w:r>
    </w:p>
    <w:p w14:paraId="735ED358" w14:textId="77777777" w:rsidR="00A702CC" w:rsidRPr="00A702CC" w:rsidRDefault="00A702CC" w:rsidP="00A702CC">
      <w:pPr>
        <w:pStyle w:val="NormalWeb"/>
        <w:shd w:val="clear" w:color="auto" w:fill="FFFFFF"/>
        <w:snapToGrid w:val="0"/>
        <w:spacing w:before="0" w:beforeAutospacing="0" w:after="0" w:afterAutospacing="0"/>
        <w:jc w:val="both"/>
        <w:rPr>
          <w:rFonts w:ascii="Times New Roman" w:hAnsi="Times New Roman" w:cs="Times New Roman"/>
          <w:sz w:val="20"/>
          <w:szCs w:val="20"/>
        </w:rPr>
      </w:pPr>
      <w:r w:rsidRPr="00A702CC">
        <w:rPr>
          <w:rFonts w:ascii="Times New Roman" w:hAnsi="Times New Roman" w:cs="Times New Roman"/>
          <w:sz w:val="20"/>
          <w:szCs w:val="20"/>
        </w:rPr>
        <w:t>Further study following alternatives to support per TRP closed-loop power control for PUSCH , select from the below options during the RAN1 #104-e-bis meeting.</w:t>
      </w:r>
    </w:p>
    <w:p w14:paraId="17DED440"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Option.1: A single TPC field (the existing TPC field) is used in DCI formats 0_1 / 0_2, and the TPC value applied for both PUSCH beams</w:t>
      </w:r>
    </w:p>
    <w:p w14:paraId="5A8169B3"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Option.2: A single TPC field (the existing TPC field) is used in DCI formats 0_1 / 0_2, and the TPC value applied for one of two PUSCH beams at a slot.</w:t>
      </w:r>
    </w:p>
    <w:p w14:paraId="31C0D8B0"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 3: A second TPC field (similar to the existing TPC field) is added in DCI formats 0_1 / 0_2.</w:t>
      </w:r>
    </w:p>
    <w:p w14:paraId="4E45978D" w14:textId="77777777" w:rsidR="00A702CC" w:rsidRPr="00A702CC" w:rsidRDefault="00A702CC" w:rsidP="00B902F7">
      <w:pPr>
        <w:numPr>
          <w:ilvl w:val="0"/>
          <w:numId w:val="45"/>
        </w:numPr>
        <w:overflowPunct/>
        <w:autoSpaceDE/>
        <w:autoSpaceDN/>
        <w:adjustRightInd/>
        <w:snapToGrid w:val="0"/>
        <w:spacing w:after="0"/>
        <w:jc w:val="both"/>
        <w:textAlignment w:val="auto"/>
      </w:pPr>
      <w:r w:rsidRPr="00A702CC">
        <w:t>Option 4: A single TPC field is used in DCI formats 0_1 / 0_2, and indicates two TPC values applied to two PUSCH beams, respectively.</w:t>
      </w:r>
    </w:p>
    <w:p w14:paraId="58486718" w14:textId="77777777" w:rsidR="00A702CC" w:rsidRPr="00A702CC" w:rsidRDefault="00A702CC" w:rsidP="00A702CC">
      <w:pPr>
        <w:snapToGrid w:val="0"/>
        <w:spacing w:after="0"/>
        <w:rPr>
          <w:lang w:eastAsia="ja-JP"/>
        </w:rPr>
      </w:pPr>
    </w:p>
    <w:p w14:paraId="2571C937" w14:textId="5B96330F" w:rsidR="00D937DC" w:rsidRPr="00A702CC" w:rsidRDefault="00D937DC" w:rsidP="00A702CC">
      <w:pPr>
        <w:snapToGrid w:val="0"/>
        <w:spacing w:after="0"/>
        <w:rPr>
          <w:lang w:eastAsia="ja-JP"/>
        </w:rPr>
      </w:pPr>
    </w:p>
    <w:p w14:paraId="4B71F4AF" w14:textId="3311901F" w:rsidR="00ED7369" w:rsidRPr="00A702CC" w:rsidRDefault="00D937DC" w:rsidP="00A702CC">
      <w:pPr>
        <w:snapToGrid w:val="0"/>
        <w:spacing w:after="0"/>
        <w:rPr>
          <w:lang w:eastAsia="ja-JP"/>
        </w:rPr>
      </w:pPr>
      <w:r w:rsidRPr="00A702CC">
        <w:rPr>
          <w:u w:val="single"/>
          <w:lang w:eastAsia="ja-JP"/>
        </w:rPr>
        <w:t>Multi-TRP enhancements for multi-cell mTRP</w:t>
      </w:r>
      <w:r w:rsidRPr="00A702CC">
        <w:rPr>
          <w:lang w:eastAsia="ja-JP"/>
        </w:rPr>
        <w:t>:</w:t>
      </w:r>
    </w:p>
    <w:p w14:paraId="6B0155E9" w14:textId="77777777" w:rsidR="00A702CC" w:rsidRPr="00A702CC" w:rsidRDefault="00A702CC" w:rsidP="00A702CC">
      <w:pPr>
        <w:snapToGrid w:val="0"/>
        <w:spacing w:after="0"/>
        <w:rPr>
          <w:b/>
          <w:bCs/>
          <w:lang w:eastAsia="x-none"/>
        </w:rPr>
      </w:pPr>
      <w:r w:rsidRPr="00A702CC">
        <w:rPr>
          <w:b/>
          <w:bCs/>
          <w:highlight w:val="green"/>
          <w:lang w:eastAsia="x-none"/>
        </w:rPr>
        <w:t>Agreement</w:t>
      </w:r>
    </w:p>
    <w:p w14:paraId="2D49B658" w14:textId="77777777" w:rsidR="00A702CC" w:rsidRPr="00A702CC" w:rsidRDefault="00A702CC" w:rsidP="00A702CC">
      <w:pPr>
        <w:snapToGrid w:val="0"/>
        <w:spacing w:after="0"/>
        <w:rPr>
          <w:lang w:eastAsia="x-none"/>
        </w:rPr>
      </w:pPr>
      <w:r w:rsidRPr="00A702CC">
        <w:rPr>
          <w:lang w:eastAsia="x-none"/>
        </w:rPr>
        <w:t>Non-serving cell information at least includes non-serving cell PCI to support inter-cell multi-DCI multi-TRP operation</w:t>
      </w:r>
    </w:p>
    <w:p w14:paraId="7FE51A9E"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Whether the indication of PCI is implicit or explicit</w:t>
      </w:r>
    </w:p>
    <w:p w14:paraId="133B18A3" w14:textId="77777777" w:rsidR="00A702CC" w:rsidRPr="00A702CC" w:rsidRDefault="00A702CC" w:rsidP="00A702CC">
      <w:pPr>
        <w:snapToGrid w:val="0"/>
        <w:spacing w:after="0"/>
        <w:rPr>
          <w:lang w:eastAsia="x-none"/>
        </w:rPr>
      </w:pPr>
    </w:p>
    <w:p w14:paraId="5D2CD4CB" w14:textId="77777777" w:rsidR="00A702CC" w:rsidRPr="00A702CC" w:rsidRDefault="00A702CC" w:rsidP="00A702CC">
      <w:pPr>
        <w:snapToGrid w:val="0"/>
        <w:spacing w:after="0"/>
        <w:rPr>
          <w:rFonts w:eastAsia="Malgun Gothic"/>
          <w:b/>
          <w:bCs/>
          <w:iCs/>
          <w:lang w:eastAsia="zh-CN"/>
        </w:rPr>
      </w:pPr>
      <w:r w:rsidRPr="00A702CC">
        <w:rPr>
          <w:rFonts w:eastAsia="Malgun Gothic"/>
          <w:b/>
          <w:bCs/>
          <w:iCs/>
          <w:lang w:eastAsia="zh-CN"/>
        </w:rPr>
        <w:t>Conclusion</w:t>
      </w:r>
    </w:p>
    <w:p w14:paraId="1BEC56B3" w14:textId="77777777" w:rsidR="00A702CC" w:rsidRPr="00A702CC" w:rsidRDefault="00A702CC" w:rsidP="00A702CC">
      <w:pPr>
        <w:snapToGrid w:val="0"/>
        <w:spacing w:after="0"/>
        <w:rPr>
          <w:rFonts w:eastAsia="Malgun Gothic"/>
          <w:bCs/>
          <w:iCs/>
          <w:lang w:eastAsia="zh-CN"/>
        </w:rPr>
      </w:pPr>
      <w:r w:rsidRPr="00A702CC">
        <w:rPr>
          <w:rFonts w:eastAsia="Malgun Gothic"/>
          <w:bCs/>
          <w:iCs/>
          <w:lang w:eastAsia="zh-CN"/>
        </w:rPr>
        <w:t>Reuse Rel-15/16 QCL rule between the source and target RS/channel for non-serving cell RS/channel.</w:t>
      </w:r>
    </w:p>
    <w:p w14:paraId="20D757FF" w14:textId="77777777" w:rsidR="00A702CC" w:rsidRPr="00A702CC" w:rsidRDefault="00A702CC" w:rsidP="00A702CC">
      <w:pPr>
        <w:snapToGrid w:val="0"/>
        <w:spacing w:after="0"/>
        <w:rPr>
          <w:rFonts w:eastAsia="Malgun Gothic"/>
          <w:b/>
          <w:bCs/>
          <w:iCs/>
          <w:highlight w:val="green"/>
          <w:lang w:eastAsia="zh-CN"/>
        </w:rPr>
      </w:pPr>
      <w:r w:rsidRPr="00A702CC">
        <w:rPr>
          <w:rFonts w:eastAsia="Malgun Gothic"/>
          <w:b/>
          <w:bCs/>
          <w:iCs/>
          <w:highlight w:val="green"/>
          <w:lang w:eastAsia="zh-CN"/>
        </w:rPr>
        <w:lastRenderedPageBreak/>
        <w:t>Agreement</w:t>
      </w:r>
    </w:p>
    <w:p w14:paraId="00578A83" w14:textId="77777777" w:rsidR="00A702CC" w:rsidRPr="00A702CC" w:rsidRDefault="00A702CC" w:rsidP="00A702CC">
      <w:pPr>
        <w:snapToGrid w:val="0"/>
        <w:spacing w:after="0"/>
        <w:rPr>
          <w:b/>
          <w:bCs/>
        </w:rPr>
      </w:pPr>
      <w:r w:rsidRPr="00A702CC">
        <w:t xml:space="preserve">At least following non-serving cell SSB information are needed in inter-cell MTRP operation </w:t>
      </w:r>
    </w:p>
    <w:p w14:paraId="396971E5"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SSB time domain position</w:t>
      </w:r>
    </w:p>
    <w:p w14:paraId="1D4341C6"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SSB transmission periodicity</w:t>
      </w:r>
    </w:p>
    <w:p w14:paraId="383F1A27"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SSB transmission power</w:t>
      </w:r>
    </w:p>
    <w:p w14:paraId="67DB201C" w14:textId="77777777" w:rsidR="00A702CC" w:rsidRPr="00A702CC" w:rsidRDefault="00A702CC" w:rsidP="00A702CC">
      <w:pPr>
        <w:pStyle w:val="paragraph"/>
        <w:snapToGrid w:val="0"/>
        <w:spacing w:before="0" w:beforeAutospacing="0" w:after="0" w:afterAutospacing="0"/>
        <w:jc w:val="both"/>
        <w:textAlignment w:val="baseline"/>
        <w:rPr>
          <w:sz w:val="20"/>
          <w:szCs w:val="20"/>
        </w:rPr>
      </w:pPr>
      <w:r w:rsidRPr="00A702CC">
        <w:rPr>
          <w:sz w:val="20"/>
          <w:szCs w:val="20"/>
        </w:rPr>
        <w:t>FFS: Other non-serving cell information</w:t>
      </w:r>
    </w:p>
    <w:p w14:paraId="5C6BB91F" w14:textId="77777777" w:rsidR="00A702CC" w:rsidRPr="00A702CC" w:rsidRDefault="00A702CC" w:rsidP="00A702CC">
      <w:pPr>
        <w:pStyle w:val="paragraph"/>
        <w:snapToGrid w:val="0"/>
        <w:spacing w:before="0" w:beforeAutospacing="0" w:after="0" w:afterAutospacing="0"/>
        <w:jc w:val="both"/>
        <w:textAlignment w:val="baseline"/>
        <w:rPr>
          <w:sz w:val="20"/>
          <w:szCs w:val="20"/>
        </w:rPr>
      </w:pPr>
      <w:r w:rsidRPr="00A702CC">
        <w:rPr>
          <w:sz w:val="20"/>
          <w:szCs w:val="20"/>
        </w:rPr>
        <w:t>FFS: Whether indication of these information is implicit or explicit</w:t>
      </w:r>
    </w:p>
    <w:p w14:paraId="05DC84A7" w14:textId="3EFB449E" w:rsidR="00784D74" w:rsidRPr="00A702CC" w:rsidRDefault="00784D74" w:rsidP="00A702CC">
      <w:pPr>
        <w:overflowPunct/>
        <w:autoSpaceDE/>
        <w:autoSpaceDN/>
        <w:adjustRightInd/>
        <w:snapToGrid w:val="0"/>
        <w:spacing w:after="0"/>
        <w:textAlignment w:val="auto"/>
        <w:rPr>
          <w:rFonts w:eastAsia="Batang"/>
          <w:b/>
          <w:highlight w:val="green"/>
          <w:lang w:val="sv-SE"/>
        </w:rPr>
      </w:pPr>
    </w:p>
    <w:p w14:paraId="2FF05E16" w14:textId="77777777" w:rsidR="00A702CC" w:rsidRPr="00A702CC" w:rsidRDefault="00A702CC" w:rsidP="00A702CC">
      <w:pPr>
        <w:snapToGrid w:val="0"/>
        <w:spacing w:after="0"/>
        <w:rPr>
          <w:lang w:val="en-US" w:eastAsia="zh-CN"/>
        </w:rPr>
      </w:pPr>
      <w:r w:rsidRPr="00A702CC">
        <w:rPr>
          <w:rStyle w:val="Strong"/>
          <w:highlight w:val="green"/>
          <w:lang w:eastAsia="zh-CN"/>
        </w:rPr>
        <w:t>Agreement</w:t>
      </w:r>
    </w:p>
    <w:p w14:paraId="3356411E" w14:textId="77777777" w:rsidR="00A702CC" w:rsidRPr="00A702CC" w:rsidRDefault="00A702CC" w:rsidP="00A702CC">
      <w:pPr>
        <w:snapToGrid w:val="0"/>
        <w:spacing w:after="0"/>
        <w:rPr>
          <w:lang w:eastAsia="zh-CN"/>
        </w:rPr>
      </w:pPr>
      <w:r w:rsidRPr="00A702CC">
        <w:rPr>
          <w:lang w:eastAsia="zh-CN"/>
        </w:rPr>
        <w:t>For inter-cell MTRP operation, further discuss following options and down select in RAN1#104bis-e</w:t>
      </w:r>
    </w:p>
    <w:p w14:paraId="0F0CEE8C"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Option1: Indicate/associate non-serving cell PCI in the TCI state</w:t>
      </w:r>
    </w:p>
    <w:p w14:paraId="7E2831BE"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other non-serving cell information</w:t>
      </w:r>
    </w:p>
    <w:p w14:paraId="670951C3"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Option2: Introduce a flag to indicate whether a TCI state/QCL information is associated with non-serving cell information or serving cell</w:t>
      </w:r>
    </w:p>
    <w:p w14:paraId="6B929CE6"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how the flag is linked to non-serving cell</w:t>
      </w:r>
    </w:p>
    <w:p w14:paraId="729A1571"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Option3: Explicit or implicit grouping of TCI states associated with non-serving cell information corresponding to the serving cell and the non-serving cell respectively.</w:t>
      </w:r>
    </w:p>
    <w:p w14:paraId="1C3593DA"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Each group is associated with a CORESETPoolIndex value.</w:t>
      </w:r>
    </w:p>
    <w:p w14:paraId="4E75D927"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how to link the group of TCI states to non-serving cell.</w:t>
      </w:r>
    </w:p>
    <w:p w14:paraId="1A188789"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Option4: Re-index the non-serving cell RS, e.g., in the TCI state/QCL-Info, so that the UE can differentiate between a serving cell RS and a non-serving cell RS</w:t>
      </w:r>
    </w:p>
    <w:p w14:paraId="3A14487E"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Example: serving cell RSs are indexed from #0, #1, …, #N-1, while non-serving cell RSs are re-indexed from #N, #N+1, …</w:t>
      </w:r>
    </w:p>
    <w:p w14:paraId="372DECAE"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FFS: detailed re-indexing rule(s) of non-serving cell RSs </w:t>
      </w:r>
    </w:p>
    <w:p w14:paraId="77DDA00E"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Option5: Introduce a new indicator (e.g., re-index the non-serving cell) to indicate the non-serving cell information that a TCI state/QCL information is associated with </w:t>
      </w:r>
    </w:p>
    <w:p w14:paraId="0C5238EB"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how the indicator is linked to non-serving cell</w:t>
      </w:r>
    </w:p>
    <w:p w14:paraId="495E3E5A" w14:textId="77777777" w:rsidR="00A702CC" w:rsidRPr="00A702CC" w:rsidRDefault="00A702CC" w:rsidP="00B902F7">
      <w:pPr>
        <w:pStyle w:val="ListParagraph"/>
        <w:widowControl/>
        <w:numPr>
          <w:ilvl w:val="1"/>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Note: when there is only one non-serving cell, it means the same as Option2.</w:t>
      </w:r>
    </w:p>
    <w:p w14:paraId="3F8AD844" w14:textId="77777777" w:rsidR="00A702CC" w:rsidRPr="00A702CC" w:rsidRDefault="00A702CC" w:rsidP="00A702CC">
      <w:pPr>
        <w:snapToGrid w:val="0"/>
        <w:spacing w:after="0"/>
        <w:rPr>
          <w:rFonts w:eastAsia="DengXian"/>
          <w:bCs/>
          <w:iCs/>
          <w:lang w:eastAsia="zh-CN"/>
        </w:rPr>
      </w:pPr>
    </w:p>
    <w:p w14:paraId="4C976CD0" w14:textId="77777777" w:rsidR="00A702CC" w:rsidRPr="00A702CC" w:rsidRDefault="00A702CC" w:rsidP="00A702CC">
      <w:pPr>
        <w:snapToGrid w:val="0"/>
        <w:spacing w:after="0"/>
        <w:rPr>
          <w:b/>
          <w:bCs/>
          <w:lang w:val="en-US" w:eastAsia="zh-CN"/>
        </w:rPr>
      </w:pPr>
      <w:r w:rsidRPr="00A702CC">
        <w:rPr>
          <w:b/>
          <w:bCs/>
          <w:highlight w:val="green"/>
          <w:lang w:eastAsia="zh-CN"/>
        </w:rPr>
        <w:t>Agreement</w:t>
      </w:r>
    </w:p>
    <w:p w14:paraId="683645AC" w14:textId="77777777" w:rsidR="00A702CC" w:rsidRPr="00A702CC" w:rsidRDefault="00A702CC" w:rsidP="00A702CC">
      <w:pPr>
        <w:snapToGrid w:val="0"/>
        <w:spacing w:after="0"/>
        <w:rPr>
          <w:lang w:eastAsia="zh-CN"/>
        </w:rPr>
      </w:pPr>
      <w:r w:rsidRPr="00A702CC">
        <w:rPr>
          <w:lang w:eastAsia="zh-CN"/>
        </w:rPr>
        <w:t>Agree on scheme1</w:t>
      </w:r>
    </w:p>
    <w:p w14:paraId="051BB6B9"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Scheme1: PDSCH/PDCCH from non-serving cell (PCI) associated with TCI state and/or QCL-info is rate matched around non-serving cell SSB with the same PCI</w:t>
      </w:r>
    </w:p>
    <w:p w14:paraId="133D8584"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 xml:space="preserve">FFS: whether PDSCH /PDCCH from serving cell (PCI) is rate matched around non-serving cell SSB </w:t>
      </w:r>
    </w:p>
    <w:p w14:paraId="3A37D62C"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FFS: whether PDSCH/PDCCH from non-serving cell (PCI) associated with TCI state and/or QCL-info is rate matched around serving cell SSB</w:t>
      </w:r>
    </w:p>
    <w:p w14:paraId="0B2018D3" w14:textId="77777777" w:rsidR="00A702CC" w:rsidRPr="00A702CC" w:rsidRDefault="00A702CC" w:rsidP="00A702CC">
      <w:pPr>
        <w:snapToGrid w:val="0"/>
        <w:spacing w:after="0"/>
        <w:rPr>
          <w:rFonts w:eastAsia="DengXian"/>
          <w:bCs/>
          <w:iCs/>
          <w:lang w:eastAsia="zh-CN"/>
        </w:rPr>
      </w:pPr>
    </w:p>
    <w:p w14:paraId="69650B06" w14:textId="77777777" w:rsidR="00A702CC" w:rsidRPr="00A702CC" w:rsidRDefault="00A702CC" w:rsidP="00A702CC">
      <w:pPr>
        <w:snapToGrid w:val="0"/>
        <w:spacing w:after="0"/>
        <w:rPr>
          <w:rFonts w:eastAsia="DengXian"/>
          <w:b/>
          <w:bCs/>
          <w:iCs/>
          <w:lang w:val="en-US" w:eastAsia="zh-CN"/>
        </w:rPr>
      </w:pPr>
      <w:r w:rsidRPr="00A702CC">
        <w:rPr>
          <w:rFonts w:eastAsia="DengXian"/>
          <w:b/>
          <w:bCs/>
          <w:iCs/>
          <w:lang w:val="en-US" w:eastAsia="zh-CN"/>
        </w:rPr>
        <w:t>Conclusion</w:t>
      </w:r>
    </w:p>
    <w:p w14:paraId="6464E41B" w14:textId="77777777" w:rsidR="00A702CC" w:rsidRPr="00A702CC" w:rsidRDefault="00A702CC" w:rsidP="00A702CC">
      <w:pPr>
        <w:snapToGrid w:val="0"/>
        <w:spacing w:after="0"/>
        <w:rPr>
          <w:rFonts w:eastAsia="DengXian"/>
          <w:bCs/>
          <w:iCs/>
          <w:lang w:val="en-US" w:eastAsia="zh-CN"/>
        </w:rPr>
      </w:pPr>
      <w:r w:rsidRPr="00A702CC">
        <w:rPr>
          <w:rFonts w:eastAsia="DengXian"/>
          <w:bCs/>
          <w:iCs/>
          <w:lang w:val="en-US" w:eastAsia="zh-CN"/>
        </w:rPr>
        <w:t>The UE may assume received DL transmission from multiple TRP within a CP in FR1 and FR2.</w:t>
      </w:r>
    </w:p>
    <w:p w14:paraId="0D8FD47A" w14:textId="77777777" w:rsidR="00A702CC" w:rsidRPr="00A702CC" w:rsidRDefault="00A702CC" w:rsidP="00B902F7">
      <w:pPr>
        <w:pStyle w:val="ListParagraph"/>
        <w:widowControl/>
        <w:numPr>
          <w:ilvl w:val="0"/>
          <w:numId w:val="41"/>
        </w:numPr>
        <w:shd w:val="clear" w:color="auto" w:fill="FFFFFF"/>
        <w:snapToGrid w:val="0"/>
        <w:ind w:leftChars="0"/>
        <w:jc w:val="left"/>
        <w:rPr>
          <w:rFonts w:ascii="Times New Roman" w:hAnsi="Times New Roman"/>
          <w:sz w:val="20"/>
          <w:szCs w:val="20"/>
        </w:rPr>
      </w:pPr>
      <w:r w:rsidRPr="00A702CC">
        <w:rPr>
          <w:rFonts w:ascii="Times New Roman" w:hAnsi="Times New Roman"/>
          <w:sz w:val="20"/>
          <w:szCs w:val="20"/>
        </w:rPr>
        <w:t>Note: This does not imply that RAN1 intends to ask RAN4 to tighten network synchronization requirements.</w:t>
      </w:r>
    </w:p>
    <w:p w14:paraId="48842FA0" w14:textId="77777777" w:rsidR="00A702CC" w:rsidRPr="00A702CC" w:rsidRDefault="00A702CC" w:rsidP="00A702CC">
      <w:pPr>
        <w:overflowPunct/>
        <w:autoSpaceDE/>
        <w:autoSpaceDN/>
        <w:adjustRightInd/>
        <w:snapToGrid w:val="0"/>
        <w:spacing w:after="0"/>
        <w:textAlignment w:val="auto"/>
        <w:rPr>
          <w:rFonts w:eastAsia="Batang"/>
          <w:b/>
          <w:highlight w:val="green"/>
          <w:lang w:val="en-US"/>
        </w:rPr>
      </w:pPr>
    </w:p>
    <w:p w14:paraId="6165ABC7" w14:textId="0B5F34AB" w:rsidR="0055266B" w:rsidRPr="00A702CC" w:rsidRDefault="0055266B"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4425215C" w14:textId="77777777" w:rsidR="00A702CC" w:rsidRPr="00A702CC" w:rsidRDefault="00A702CC" w:rsidP="00A702CC">
      <w:pPr>
        <w:pStyle w:val="xmsonormal"/>
        <w:snapToGrid w:val="0"/>
        <w:jc w:val="both"/>
        <w:rPr>
          <w:rFonts w:ascii="Times New Roman" w:hAnsi="Times New Roman" w:cs="Times New Roman"/>
          <w:b/>
          <w:sz w:val="20"/>
          <w:szCs w:val="20"/>
        </w:rPr>
      </w:pPr>
      <w:r w:rsidRPr="00A702CC">
        <w:rPr>
          <w:rFonts w:ascii="Times New Roman" w:hAnsi="Times New Roman" w:cs="Times New Roman"/>
          <w:b/>
          <w:sz w:val="20"/>
          <w:szCs w:val="20"/>
          <w:highlight w:val="green"/>
        </w:rPr>
        <w:t>Agreement</w:t>
      </w:r>
    </w:p>
    <w:p w14:paraId="5F7D9984" w14:textId="77777777" w:rsidR="00A702CC" w:rsidRPr="00A702CC" w:rsidRDefault="00A702CC" w:rsidP="00A702CC">
      <w:pPr>
        <w:pStyle w:val="xmsonormal"/>
        <w:snapToGrid w:val="0"/>
        <w:jc w:val="both"/>
        <w:rPr>
          <w:rFonts w:ascii="Times New Roman" w:hAnsi="Times New Roman" w:cs="Times New Roman"/>
          <w:sz w:val="20"/>
          <w:szCs w:val="20"/>
        </w:rPr>
      </w:pPr>
      <w:r w:rsidRPr="00A702CC">
        <w:rPr>
          <w:rFonts w:ascii="Times New Roman" w:hAnsi="Times New Roman" w:cs="Times New Roman"/>
          <w:sz w:val="20"/>
          <w:szCs w:val="20"/>
        </w:rPr>
        <w:t>For M-TRP BFR</w:t>
      </w:r>
    </w:p>
    <w:p w14:paraId="707747A6"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Support 2 BFD-RS sets per BWP, and up to N resources per BFD-RS set</w:t>
      </w:r>
    </w:p>
    <w:p w14:paraId="2B049E52"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value of N (e.g. fixed in specification, or UE capability)</w:t>
      </w:r>
    </w:p>
    <w:p w14:paraId="6B3A82BB"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 xml:space="preserve">FFS: </w:t>
      </w:r>
      <w:r w:rsidRPr="00A702CC">
        <w:rPr>
          <w:rFonts w:ascii="Times New Roman" w:hAnsi="Times New Roman" w:cs="Times New Roman"/>
          <w:sz w:val="20"/>
          <w:szCs w:val="20"/>
          <w:lang w:val="en-GB"/>
        </w:rPr>
        <w:t>number of BFD RSs across all BFD-RS sets per DL BWP (e.g. fixed maximum value or UE capability)</w:t>
      </w:r>
    </w:p>
    <w:p w14:paraId="26D6B596" w14:textId="455F679E" w:rsidR="007859EB" w:rsidRPr="00A702CC" w:rsidRDefault="007859EB" w:rsidP="00A702CC">
      <w:pPr>
        <w:snapToGrid w:val="0"/>
        <w:spacing w:after="0"/>
        <w:rPr>
          <w:lang w:val="en-US" w:eastAsia="ja-JP"/>
        </w:rPr>
      </w:pPr>
    </w:p>
    <w:p w14:paraId="57E09DCB" w14:textId="77777777" w:rsidR="00A702CC" w:rsidRPr="00A702CC" w:rsidRDefault="00A702CC" w:rsidP="00A702CC">
      <w:pPr>
        <w:pStyle w:val="xmsonormal"/>
        <w:snapToGrid w:val="0"/>
        <w:jc w:val="both"/>
        <w:rPr>
          <w:rFonts w:ascii="Times New Roman" w:hAnsi="Times New Roman" w:cs="Times New Roman"/>
          <w:b/>
          <w:sz w:val="20"/>
          <w:szCs w:val="20"/>
        </w:rPr>
      </w:pPr>
      <w:r w:rsidRPr="00A702CC">
        <w:rPr>
          <w:rFonts w:ascii="Times New Roman" w:hAnsi="Times New Roman" w:cs="Times New Roman"/>
          <w:b/>
          <w:sz w:val="20"/>
          <w:szCs w:val="20"/>
          <w:highlight w:val="green"/>
        </w:rPr>
        <w:t>Agreement</w:t>
      </w:r>
    </w:p>
    <w:p w14:paraId="5F125780" w14:textId="77777777" w:rsidR="00A702CC" w:rsidRPr="00A702CC" w:rsidRDefault="00A702CC" w:rsidP="00A702CC">
      <w:pPr>
        <w:snapToGrid w:val="0"/>
        <w:spacing w:after="0"/>
        <w:jc w:val="both"/>
      </w:pPr>
      <w:r w:rsidRPr="00A702CC">
        <w:t xml:space="preserve">For M-TRP BFR </w:t>
      </w:r>
    </w:p>
    <w:p w14:paraId="5DB3B2C6" w14:textId="77777777" w:rsidR="00A702CC" w:rsidRPr="00A702CC" w:rsidRDefault="00A702CC" w:rsidP="00A702CC">
      <w:pPr>
        <w:pStyle w:val="ListParagraph"/>
        <w:snapToGrid w:val="0"/>
        <w:ind w:leftChars="0" w:left="0"/>
        <w:rPr>
          <w:rFonts w:ascii="Times New Roman" w:hAnsi="Times New Roman"/>
          <w:sz w:val="20"/>
          <w:szCs w:val="20"/>
        </w:rPr>
      </w:pPr>
      <w:r w:rsidRPr="00A702CC">
        <w:rPr>
          <w:rFonts w:ascii="Times New Roman" w:hAnsi="Times New Roman"/>
          <w:sz w:val="20"/>
          <w:szCs w:val="20"/>
        </w:rPr>
        <w:t>Support 1-to-1 association between each BFD-RS set and an NBI-RS set</w:t>
      </w:r>
    </w:p>
    <w:p w14:paraId="51DE37A3"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Association details</w:t>
      </w:r>
    </w:p>
    <w:p w14:paraId="55093CA8" w14:textId="77777777" w:rsidR="00A702CC" w:rsidRPr="00A702CC" w:rsidRDefault="00A702CC" w:rsidP="00A702CC">
      <w:pPr>
        <w:snapToGrid w:val="0"/>
        <w:spacing w:after="0"/>
        <w:ind w:left="1440" w:hanging="1440"/>
        <w:rPr>
          <w:lang w:eastAsia="x-none"/>
        </w:rPr>
      </w:pPr>
    </w:p>
    <w:p w14:paraId="5E68EE11" w14:textId="77777777" w:rsidR="00A702CC" w:rsidRPr="00A702CC" w:rsidRDefault="00A702CC" w:rsidP="00A702CC">
      <w:pPr>
        <w:pStyle w:val="xmsonormal"/>
        <w:snapToGrid w:val="0"/>
        <w:jc w:val="both"/>
        <w:rPr>
          <w:rFonts w:ascii="Times New Roman" w:hAnsi="Times New Roman" w:cs="Times New Roman"/>
          <w:b/>
          <w:sz w:val="20"/>
          <w:szCs w:val="20"/>
        </w:rPr>
      </w:pPr>
      <w:r w:rsidRPr="00A702CC">
        <w:rPr>
          <w:rFonts w:ascii="Times New Roman" w:hAnsi="Times New Roman" w:cs="Times New Roman"/>
          <w:b/>
          <w:sz w:val="20"/>
          <w:szCs w:val="20"/>
          <w:highlight w:val="green"/>
        </w:rPr>
        <w:t>Agreement</w:t>
      </w:r>
    </w:p>
    <w:p w14:paraId="7A81F7BC" w14:textId="77777777" w:rsidR="00A702CC" w:rsidRPr="00A702CC" w:rsidRDefault="00A702CC" w:rsidP="00A702CC">
      <w:pPr>
        <w:snapToGrid w:val="0"/>
        <w:spacing w:after="0"/>
        <w:jc w:val="both"/>
      </w:pPr>
      <w:r w:rsidRPr="00A702CC">
        <w:t xml:space="preserve">BFRQ response </w:t>
      </w:r>
    </w:p>
    <w:p w14:paraId="6709E746"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Support at least the same gNB response as in Rel.16 SCell BFR (i.e. DCI with toggled NDI scheduling a same HARQ process ID as the PUSCH carrying BFRQ MAC-CE)</w:t>
      </w:r>
    </w:p>
    <w:p w14:paraId="01FA4B90" w14:textId="77777777" w:rsidR="00A702CC" w:rsidRPr="00A702CC" w:rsidRDefault="00A702CC" w:rsidP="00A702CC">
      <w:pPr>
        <w:snapToGrid w:val="0"/>
        <w:spacing w:after="0"/>
        <w:ind w:left="1440" w:hanging="1440"/>
        <w:rPr>
          <w:lang w:eastAsia="x-none"/>
        </w:rPr>
      </w:pPr>
    </w:p>
    <w:p w14:paraId="7A3192B3" w14:textId="77777777" w:rsidR="00A702CC" w:rsidRPr="00A702CC" w:rsidRDefault="00A702CC" w:rsidP="00A702CC">
      <w:pPr>
        <w:snapToGrid w:val="0"/>
        <w:spacing w:after="0"/>
        <w:jc w:val="both"/>
        <w:rPr>
          <w:b/>
          <w:bCs/>
          <w:i/>
          <w:iCs/>
          <w:highlight w:val="green"/>
        </w:rPr>
      </w:pPr>
      <w:r w:rsidRPr="00A702CC">
        <w:rPr>
          <w:b/>
          <w:bCs/>
          <w:highlight w:val="green"/>
        </w:rPr>
        <w:t>Agreement</w:t>
      </w:r>
    </w:p>
    <w:p w14:paraId="5AD5D07E" w14:textId="77777777" w:rsidR="00A702CC" w:rsidRPr="00A702CC" w:rsidRDefault="00A702CC" w:rsidP="00A702CC">
      <w:pPr>
        <w:snapToGrid w:val="0"/>
        <w:spacing w:after="0"/>
        <w:jc w:val="both"/>
      </w:pPr>
      <w:r w:rsidRPr="00A702CC">
        <w:t>For BFRQ of M-TRP BFR</w:t>
      </w:r>
    </w:p>
    <w:p w14:paraId="57AC5F18"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Option 3: Up to two dedicated PUCCH-SR resources in a cell group</w:t>
      </w:r>
    </w:p>
    <w:p w14:paraId="0AC8F616"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Whether PUCCH-SR for SCell can be reused for M-TRP</w:t>
      </w:r>
    </w:p>
    <w:p w14:paraId="5A955FB7"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lastRenderedPageBreak/>
        <w:t>Support BFRQ MAC-CE that can convey information of failed CC indices, one new candidate beam for the failed TRP/CC (if found), and whether new candidate beam is found</w:t>
      </w:r>
    </w:p>
    <w:p w14:paraId="2F85D263"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 xml:space="preserve">Support at least indication of a single TRP failure </w:t>
      </w:r>
    </w:p>
    <w:p w14:paraId="3BE4F0D0" w14:textId="77777777" w:rsidR="00A702CC" w:rsidRPr="00A702CC" w:rsidRDefault="00A702CC" w:rsidP="00B902F7">
      <w:pPr>
        <w:pStyle w:val="xmsonormal"/>
        <w:numPr>
          <w:ilvl w:val="2"/>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whether/what information of failed TRP(s) is conveyed in the MAC-CE</w:t>
      </w:r>
    </w:p>
    <w:p w14:paraId="58F73507" w14:textId="77777777" w:rsidR="00A702CC" w:rsidRPr="00A702CC" w:rsidRDefault="00A702CC" w:rsidP="00B902F7">
      <w:pPr>
        <w:pStyle w:val="xmsonormal"/>
        <w:numPr>
          <w:ilvl w:val="2"/>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whether/how to support  indication of more than one TRP failure, corresponding BFR procedure, and applicable cell type (SCell vs. SpCell)</w:t>
      </w:r>
    </w:p>
    <w:p w14:paraId="1EBA22BD"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UE behavior when TRP failure status is different across cells</w:t>
      </w:r>
    </w:p>
    <w:p w14:paraId="65D3744A"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Whether PUCCH SR resource can be configured with 2 spatial relations</w:t>
      </w:r>
    </w:p>
    <w:p w14:paraId="7816ED70" w14:textId="6D78942D" w:rsidR="00A702CC" w:rsidRPr="00A702CC" w:rsidRDefault="00A702CC" w:rsidP="00A702CC">
      <w:pPr>
        <w:snapToGrid w:val="0"/>
        <w:spacing w:after="0"/>
        <w:rPr>
          <w:lang w:val="en-US" w:eastAsia="ja-JP"/>
        </w:rPr>
      </w:pPr>
    </w:p>
    <w:p w14:paraId="39683A9C" w14:textId="77777777" w:rsidR="00A702CC" w:rsidRPr="00A702CC" w:rsidRDefault="00A702CC" w:rsidP="00A702CC">
      <w:pPr>
        <w:snapToGrid w:val="0"/>
        <w:spacing w:after="0"/>
        <w:jc w:val="both"/>
        <w:rPr>
          <w:b/>
          <w:bCs/>
          <w:i/>
          <w:iCs/>
        </w:rPr>
      </w:pPr>
      <w:r w:rsidRPr="00A702CC">
        <w:rPr>
          <w:b/>
          <w:bCs/>
          <w:highlight w:val="green"/>
        </w:rPr>
        <w:t>Agreement</w:t>
      </w:r>
    </w:p>
    <w:p w14:paraId="6E9D4D8F" w14:textId="77777777" w:rsidR="00A702CC" w:rsidRPr="00A702CC" w:rsidRDefault="00A702CC" w:rsidP="00A702CC">
      <w:pPr>
        <w:snapToGrid w:val="0"/>
        <w:spacing w:after="0"/>
        <w:jc w:val="both"/>
      </w:pPr>
      <w:r w:rsidRPr="00A702CC">
        <w:t xml:space="preserve">For beam measurement in support of M-TRP simultaneous transmission </w:t>
      </w:r>
    </w:p>
    <w:p w14:paraId="23B54D74" w14:textId="77777777" w:rsidR="00A702CC" w:rsidRPr="00A702CC" w:rsidRDefault="00A702CC" w:rsidP="00B902F7">
      <w:pPr>
        <w:numPr>
          <w:ilvl w:val="0"/>
          <w:numId w:val="48"/>
        </w:numPr>
        <w:overflowPunct/>
        <w:autoSpaceDE/>
        <w:autoSpaceDN/>
        <w:adjustRightInd/>
        <w:snapToGrid w:val="0"/>
        <w:spacing w:after="0"/>
        <w:ind w:left="360"/>
        <w:jc w:val="both"/>
        <w:textAlignment w:val="auto"/>
      </w:pPr>
      <w:r w:rsidRPr="00A702CC">
        <w:t xml:space="preserve">Support a single CSI-report consisting of N beams pairs/groups and M (M&gt;1) beams per pair/group, and different beams within a pair/group can be received simultaneously </w:t>
      </w:r>
    </w:p>
    <w:p w14:paraId="7D692132" w14:textId="77777777" w:rsidR="00A702CC" w:rsidRPr="00A702CC" w:rsidRDefault="00A702CC" w:rsidP="00B902F7">
      <w:pPr>
        <w:pStyle w:val="NormalWeb"/>
        <w:numPr>
          <w:ilvl w:val="1"/>
          <w:numId w:val="48"/>
        </w:numPr>
        <w:snapToGrid w:val="0"/>
        <w:spacing w:before="0" w:beforeAutospacing="0" w:after="0" w:afterAutospacing="0"/>
        <w:ind w:left="1080"/>
        <w:rPr>
          <w:rFonts w:ascii="Times New Roman" w:hAnsi="Times New Roman" w:cs="Times New Roman"/>
          <w:sz w:val="20"/>
          <w:szCs w:val="20"/>
        </w:rPr>
      </w:pPr>
      <w:r w:rsidRPr="00A702CC">
        <w:rPr>
          <w:rFonts w:ascii="Times New Roman" w:hAnsi="Times New Roman" w:cs="Times New Roman"/>
          <w:sz w:val="20"/>
          <w:szCs w:val="20"/>
        </w:rPr>
        <w:t>Support M = 2</w:t>
      </w:r>
    </w:p>
    <w:p w14:paraId="452B74FF" w14:textId="77777777" w:rsidR="00A702CC" w:rsidRPr="00A702CC" w:rsidRDefault="00A702CC" w:rsidP="00B902F7">
      <w:pPr>
        <w:pStyle w:val="NormalWeb"/>
        <w:numPr>
          <w:ilvl w:val="1"/>
          <w:numId w:val="48"/>
        </w:numPr>
        <w:snapToGrid w:val="0"/>
        <w:spacing w:before="0" w:beforeAutospacing="0" w:after="0" w:afterAutospacing="0"/>
        <w:ind w:left="1080"/>
        <w:rPr>
          <w:rFonts w:ascii="Times New Roman" w:hAnsi="Times New Roman" w:cs="Times New Roman"/>
          <w:sz w:val="20"/>
          <w:szCs w:val="20"/>
        </w:rPr>
      </w:pPr>
      <w:r w:rsidRPr="00A702CC">
        <w:rPr>
          <w:rFonts w:ascii="Times New Roman" w:hAnsi="Times New Roman" w:cs="Times New Roman"/>
          <w:sz w:val="20"/>
          <w:szCs w:val="20"/>
        </w:rPr>
        <w:t>Support extending the maximum value of N &gt; 1, exact value FFS</w:t>
      </w:r>
    </w:p>
    <w:p w14:paraId="2F3441F7" w14:textId="77777777" w:rsidR="00A702CC" w:rsidRPr="00A702CC" w:rsidRDefault="00A702CC" w:rsidP="00B902F7">
      <w:pPr>
        <w:pStyle w:val="NormalWeb"/>
        <w:numPr>
          <w:ilvl w:val="1"/>
          <w:numId w:val="48"/>
        </w:numPr>
        <w:snapToGrid w:val="0"/>
        <w:spacing w:before="0" w:beforeAutospacing="0" w:after="0" w:afterAutospacing="0"/>
        <w:ind w:left="1080"/>
        <w:rPr>
          <w:rFonts w:ascii="Times New Roman" w:hAnsi="Times New Roman" w:cs="Times New Roman"/>
          <w:sz w:val="20"/>
          <w:szCs w:val="20"/>
        </w:rPr>
      </w:pPr>
      <w:r w:rsidRPr="00A702CC">
        <w:rPr>
          <w:rFonts w:ascii="Times New Roman" w:hAnsi="Times New Roman" w:cs="Times New Roman"/>
          <w:sz w:val="20"/>
          <w:szCs w:val="20"/>
        </w:rPr>
        <w:t>N=1 and N=2</w:t>
      </w:r>
    </w:p>
    <w:p w14:paraId="02D366B8" w14:textId="77777777" w:rsidR="00A702CC" w:rsidRPr="00A702CC" w:rsidRDefault="00A702CC" w:rsidP="00B902F7">
      <w:pPr>
        <w:pStyle w:val="NormalWeb"/>
        <w:numPr>
          <w:ilvl w:val="2"/>
          <w:numId w:val="48"/>
        </w:numPr>
        <w:snapToGrid w:val="0"/>
        <w:spacing w:before="0" w:beforeAutospacing="0" w:after="0" w:afterAutospacing="0"/>
        <w:rPr>
          <w:rFonts w:ascii="Times New Roman" w:hAnsi="Times New Roman" w:cs="Times New Roman"/>
          <w:sz w:val="20"/>
          <w:szCs w:val="20"/>
        </w:rPr>
      </w:pPr>
      <w:r w:rsidRPr="00A702CC">
        <w:rPr>
          <w:rFonts w:ascii="Times New Roman" w:hAnsi="Times New Roman" w:cs="Times New Roman"/>
          <w:sz w:val="20"/>
          <w:szCs w:val="20"/>
        </w:rPr>
        <w:t>FFS: Other values larger than 2</w:t>
      </w:r>
    </w:p>
    <w:p w14:paraId="031846FC" w14:textId="77777777" w:rsidR="00A702CC" w:rsidRPr="00A702CC" w:rsidRDefault="00A702CC" w:rsidP="00B902F7">
      <w:pPr>
        <w:pStyle w:val="NormalWeb"/>
        <w:numPr>
          <w:ilvl w:val="2"/>
          <w:numId w:val="48"/>
        </w:numPr>
        <w:snapToGrid w:val="0"/>
        <w:spacing w:before="0" w:beforeAutospacing="0" w:after="0" w:afterAutospacing="0"/>
        <w:rPr>
          <w:rFonts w:ascii="Times New Roman" w:hAnsi="Times New Roman" w:cs="Times New Roman"/>
          <w:sz w:val="20"/>
          <w:szCs w:val="20"/>
        </w:rPr>
      </w:pPr>
      <w:r w:rsidRPr="00A702CC">
        <w:rPr>
          <w:rFonts w:ascii="Times New Roman" w:hAnsi="Times New Roman" w:cs="Times New Roman"/>
          <w:sz w:val="20"/>
          <w:szCs w:val="20"/>
        </w:rPr>
        <w:t>FFS: Whether the UE could report beams are received with different RX beams</w:t>
      </w:r>
    </w:p>
    <w:p w14:paraId="5567F67B" w14:textId="77777777" w:rsidR="00A702CC" w:rsidRPr="00A702CC" w:rsidRDefault="00A702CC" w:rsidP="00B902F7">
      <w:pPr>
        <w:pStyle w:val="NormalWeb"/>
        <w:numPr>
          <w:ilvl w:val="0"/>
          <w:numId w:val="48"/>
        </w:numPr>
        <w:snapToGrid w:val="0"/>
        <w:spacing w:before="0" w:beforeAutospacing="0" w:after="0" w:afterAutospacing="0"/>
        <w:ind w:left="360"/>
        <w:rPr>
          <w:rFonts w:ascii="Times New Roman" w:hAnsi="Times New Roman" w:cs="Times New Roman"/>
          <w:sz w:val="20"/>
          <w:szCs w:val="20"/>
        </w:rPr>
      </w:pPr>
      <w:r w:rsidRPr="00A702CC">
        <w:rPr>
          <w:rFonts w:ascii="Times New Roman" w:hAnsi="Times New Roman" w:cs="Times New Roman"/>
          <w:sz w:val="20"/>
          <w:szCs w:val="20"/>
        </w:rPr>
        <w:t>Further study the support of option 1 and option 3</w:t>
      </w:r>
    </w:p>
    <w:p w14:paraId="1067C1B8" w14:textId="77777777" w:rsidR="00A702CC" w:rsidRPr="00A702CC" w:rsidRDefault="00A702CC" w:rsidP="00B902F7">
      <w:pPr>
        <w:pStyle w:val="NormalWeb"/>
        <w:numPr>
          <w:ilvl w:val="0"/>
          <w:numId w:val="48"/>
        </w:numPr>
        <w:snapToGrid w:val="0"/>
        <w:spacing w:before="0" w:beforeAutospacing="0" w:after="0" w:afterAutospacing="0"/>
        <w:ind w:left="360"/>
        <w:rPr>
          <w:rFonts w:ascii="Times New Roman" w:hAnsi="Times New Roman" w:cs="Times New Roman"/>
          <w:sz w:val="20"/>
          <w:szCs w:val="20"/>
        </w:rPr>
      </w:pPr>
      <w:r w:rsidRPr="00A702CC">
        <w:rPr>
          <w:rFonts w:ascii="Times New Roman" w:hAnsi="Times New Roman" w:cs="Times New Roman"/>
          <w:sz w:val="20"/>
          <w:szCs w:val="20"/>
        </w:rPr>
        <w:t>The above applies at least for L1-RSRP</w:t>
      </w:r>
    </w:p>
    <w:p w14:paraId="777F7766" w14:textId="77777777" w:rsidR="00A702CC" w:rsidRPr="00A702CC" w:rsidRDefault="00A702CC" w:rsidP="00B902F7">
      <w:pPr>
        <w:pStyle w:val="NormalWeb"/>
        <w:numPr>
          <w:ilvl w:val="1"/>
          <w:numId w:val="48"/>
        </w:numPr>
        <w:snapToGrid w:val="0"/>
        <w:spacing w:before="0" w:beforeAutospacing="0" w:after="0" w:afterAutospacing="0"/>
        <w:rPr>
          <w:rFonts w:ascii="Times New Roman" w:hAnsi="Times New Roman" w:cs="Times New Roman"/>
          <w:sz w:val="20"/>
          <w:szCs w:val="20"/>
        </w:rPr>
      </w:pPr>
      <w:r w:rsidRPr="00A702CC">
        <w:rPr>
          <w:rFonts w:ascii="Times New Roman" w:hAnsi="Times New Roman" w:cs="Times New Roman"/>
          <w:sz w:val="20"/>
          <w:szCs w:val="20"/>
        </w:rPr>
        <w:t xml:space="preserve">FFS: L1-SINR </w:t>
      </w:r>
    </w:p>
    <w:p w14:paraId="0C036E35" w14:textId="5EBC45C2" w:rsidR="009B3E40" w:rsidRPr="00A702CC" w:rsidRDefault="009B3E40" w:rsidP="00A702CC">
      <w:pPr>
        <w:snapToGrid w:val="0"/>
        <w:spacing w:after="0"/>
        <w:rPr>
          <w:rFonts w:eastAsia="Batang"/>
          <w:b/>
          <w:bCs/>
        </w:rPr>
      </w:pPr>
    </w:p>
    <w:p w14:paraId="5861BF98" w14:textId="77777777" w:rsidR="003456D0" w:rsidRPr="00A702CC" w:rsidRDefault="003456D0" w:rsidP="00A702CC">
      <w:pPr>
        <w:snapToGrid w:val="0"/>
        <w:spacing w:after="0"/>
        <w:rPr>
          <w:lang w:val="en-US" w:eastAsia="ja-JP"/>
        </w:rPr>
      </w:pPr>
    </w:p>
    <w:p w14:paraId="3F46F60C" w14:textId="77777777" w:rsidR="00D937DC" w:rsidRPr="00A702CC" w:rsidRDefault="00D937DC" w:rsidP="00A702CC">
      <w:pPr>
        <w:snapToGrid w:val="0"/>
        <w:spacing w:after="0"/>
        <w:rPr>
          <w:lang w:eastAsia="ja-JP"/>
        </w:rPr>
      </w:pPr>
      <w:r w:rsidRPr="00A702CC">
        <w:rPr>
          <w:u w:val="single"/>
          <w:lang w:eastAsia="ja-JP"/>
        </w:rPr>
        <w:t>Multi-TRP enhancements for HST-SFN</w:t>
      </w:r>
      <w:r w:rsidRPr="00A702CC">
        <w:rPr>
          <w:lang w:eastAsia="ja-JP"/>
        </w:rPr>
        <w:t>:</w:t>
      </w:r>
    </w:p>
    <w:p w14:paraId="1B1DBB35" w14:textId="77777777" w:rsidR="00A702CC" w:rsidRPr="00A702CC" w:rsidRDefault="00A702CC" w:rsidP="00A702CC">
      <w:pPr>
        <w:snapToGrid w:val="0"/>
        <w:spacing w:after="0"/>
        <w:rPr>
          <w:b/>
          <w:bCs/>
          <w:highlight w:val="green"/>
          <w:lang w:eastAsia="x-none"/>
        </w:rPr>
      </w:pPr>
      <w:r w:rsidRPr="00A702CC">
        <w:rPr>
          <w:b/>
          <w:bCs/>
          <w:highlight w:val="green"/>
          <w:lang w:eastAsia="x-none"/>
        </w:rPr>
        <w:t>Agreement</w:t>
      </w:r>
    </w:p>
    <w:p w14:paraId="5EA3AE07" w14:textId="77777777" w:rsidR="00A702CC" w:rsidRPr="00A702CC" w:rsidRDefault="00A702CC" w:rsidP="00A702CC">
      <w:pPr>
        <w:snapToGrid w:val="0"/>
        <w:spacing w:after="0"/>
        <w:rPr>
          <w:lang w:eastAsia="x-none"/>
        </w:rPr>
      </w:pPr>
      <w:r w:rsidRPr="00A702CC">
        <w:rPr>
          <w:lang w:eastAsia="x-none"/>
        </w:rPr>
        <w:t>Scheme 1 is supported in Rel-17</w:t>
      </w:r>
    </w:p>
    <w:p w14:paraId="48583136"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TRS is transmitted in TRP-specific / non-SFN manner</w:t>
      </w:r>
    </w:p>
    <w:p w14:paraId="7A64C951"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DM-RS and PDCCH/PDSCH from TRPs are transmitted in SFN manner</w:t>
      </w:r>
    </w:p>
    <w:p w14:paraId="078C2D6D"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other details</w:t>
      </w:r>
    </w:p>
    <w:p w14:paraId="27B771F6" w14:textId="77777777" w:rsidR="00A702CC" w:rsidRPr="00A702CC" w:rsidRDefault="00A702CC" w:rsidP="00A702CC">
      <w:pPr>
        <w:snapToGrid w:val="0"/>
        <w:spacing w:after="0"/>
        <w:rPr>
          <w:lang w:eastAsia="x-none"/>
        </w:rPr>
      </w:pPr>
      <w:r w:rsidRPr="00A702CC">
        <w:rPr>
          <w:lang w:eastAsia="x-none"/>
        </w:rPr>
        <w:t> </w:t>
      </w:r>
    </w:p>
    <w:p w14:paraId="439BA928" w14:textId="77777777" w:rsidR="00A702CC" w:rsidRPr="00A702CC" w:rsidRDefault="00A702CC" w:rsidP="00A702CC">
      <w:pPr>
        <w:snapToGrid w:val="0"/>
        <w:spacing w:after="0"/>
        <w:rPr>
          <w:b/>
          <w:bCs/>
          <w:highlight w:val="green"/>
          <w:lang w:eastAsia="x-none"/>
        </w:rPr>
      </w:pPr>
      <w:r w:rsidRPr="00A702CC">
        <w:rPr>
          <w:b/>
          <w:bCs/>
          <w:highlight w:val="green"/>
          <w:lang w:eastAsia="x-none"/>
        </w:rPr>
        <w:t>Agreement</w:t>
      </w:r>
    </w:p>
    <w:p w14:paraId="45B5459D" w14:textId="77777777" w:rsidR="00A702CC" w:rsidRPr="00A702CC" w:rsidRDefault="00A702CC" w:rsidP="00A702CC">
      <w:pPr>
        <w:snapToGrid w:val="0"/>
        <w:spacing w:after="0"/>
        <w:rPr>
          <w:lang w:eastAsia="x-none"/>
        </w:rPr>
      </w:pPr>
      <w:r w:rsidRPr="00A702CC">
        <w:rPr>
          <w:lang w:eastAsia="x-none"/>
        </w:rPr>
        <w:t>For scheme 1 and SFN transmission of PDCCH support Variant E for QCL assumption in TCI state when TRS is used as source RS</w:t>
      </w:r>
    </w:p>
    <w:p w14:paraId="563C68F5" w14:textId="77777777" w:rsidR="00A702CC" w:rsidRPr="00A702CC" w:rsidRDefault="00A702CC" w:rsidP="00A702CC">
      <w:pPr>
        <w:snapToGrid w:val="0"/>
        <w:spacing w:after="0"/>
        <w:rPr>
          <w:lang w:eastAsia="x-none"/>
        </w:rPr>
      </w:pPr>
      <w:r w:rsidRPr="00A702CC">
        <w:rPr>
          <w:lang w:eastAsia="x-none"/>
        </w:rPr>
        <w:t> </w:t>
      </w:r>
    </w:p>
    <w:p w14:paraId="66935F6F" w14:textId="77777777" w:rsidR="00A702CC" w:rsidRPr="00A702CC" w:rsidRDefault="00A702CC" w:rsidP="00A702CC">
      <w:pPr>
        <w:snapToGrid w:val="0"/>
        <w:spacing w:after="0"/>
        <w:rPr>
          <w:b/>
          <w:bCs/>
          <w:highlight w:val="green"/>
          <w:lang w:eastAsia="x-none"/>
        </w:rPr>
      </w:pPr>
      <w:r w:rsidRPr="00A702CC">
        <w:rPr>
          <w:b/>
          <w:bCs/>
          <w:highlight w:val="green"/>
          <w:lang w:eastAsia="x-none"/>
        </w:rPr>
        <w:t>Agreement</w:t>
      </w:r>
    </w:p>
    <w:p w14:paraId="3EC11CC3" w14:textId="77777777" w:rsidR="00A702CC" w:rsidRPr="00A702CC" w:rsidRDefault="00A702CC" w:rsidP="00A702CC">
      <w:pPr>
        <w:snapToGrid w:val="0"/>
        <w:spacing w:after="0"/>
        <w:rPr>
          <w:lang w:eastAsia="x-none"/>
        </w:rPr>
      </w:pPr>
      <w:r w:rsidRPr="00A702CC">
        <w:rPr>
          <w:lang w:eastAsia="x-none"/>
        </w:rPr>
        <w:t>Two TCI states are supported for scheme 1 in FR2</w:t>
      </w:r>
    </w:p>
    <w:p w14:paraId="11792CD9" w14:textId="77777777" w:rsidR="00A702CC" w:rsidRPr="00A702CC" w:rsidRDefault="00A702CC" w:rsidP="00A702CC">
      <w:pPr>
        <w:snapToGrid w:val="0"/>
        <w:spacing w:after="0"/>
        <w:rPr>
          <w:lang w:eastAsia="x-none"/>
        </w:rPr>
      </w:pPr>
    </w:p>
    <w:p w14:paraId="70BA49A9" w14:textId="77777777" w:rsidR="00A702CC" w:rsidRPr="00A702CC" w:rsidRDefault="00A702CC" w:rsidP="00A702CC">
      <w:pPr>
        <w:snapToGrid w:val="0"/>
        <w:spacing w:after="0"/>
        <w:rPr>
          <w:b/>
          <w:bCs/>
          <w:highlight w:val="green"/>
          <w:lang w:eastAsia="x-none"/>
        </w:rPr>
      </w:pPr>
      <w:r w:rsidRPr="00A702CC">
        <w:rPr>
          <w:b/>
          <w:bCs/>
          <w:highlight w:val="green"/>
          <w:lang w:eastAsia="x-none"/>
        </w:rPr>
        <w:t>Agreement</w:t>
      </w:r>
    </w:p>
    <w:p w14:paraId="35A8C784"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Support MAC CE activation of two TCI states for PDCCH</w:t>
      </w:r>
    </w:p>
    <w:p w14:paraId="26FAD4D1"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sz w:val="20"/>
          <w:szCs w:val="20"/>
        </w:rPr>
        <w:t>FFS other details</w:t>
      </w:r>
    </w:p>
    <w:p w14:paraId="53BEB149" w14:textId="43BD7166" w:rsidR="00D937DC" w:rsidRPr="00A702CC" w:rsidRDefault="00D937DC" w:rsidP="00A702CC">
      <w:pPr>
        <w:snapToGrid w:val="0"/>
        <w:spacing w:after="0"/>
        <w:rPr>
          <w:lang w:val="en-US" w:eastAsia="ja-JP"/>
        </w:rPr>
      </w:pPr>
    </w:p>
    <w:p w14:paraId="201AD8BE" w14:textId="77777777" w:rsidR="00A702CC" w:rsidRPr="00A702CC" w:rsidRDefault="00A702CC" w:rsidP="00A702CC">
      <w:pPr>
        <w:snapToGrid w:val="0"/>
        <w:spacing w:after="0"/>
        <w:rPr>
          <w:b/>
          <w:bCs/>
          <w:lang w:eastAsia="x-none"/>
        </w:rPr>
      </w:pPr>
      <w:r w:rsidRPr="00A702CC">
        <w:rPr>
          <w:b/>
          <w:bCs/>
          <w:lang w:eastAsia="x-none"/>
        </w:rPr>
        <w:t>Conclusion</w:t>
      </w:r>
    </w:p>
    <w:p w14:paraId="40F9ABFE" w14:textId="77777777" w:rsidR="00A702CC" w:rsidRPr="00A702CC" w:rsidRDefault="00A702CC" w:rsidP="00A702CC">
      <w:pPr>
        <w:snapToGrid w:val="0"/>
        <w:spacing w:after="0"/>
        <w:rPr>
          <w:lang w:eastAsia="x-none"/>
        </w:rPr>
      </w:pPr>
      <w:r w:rsidRPr="00A702CC">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4548073D" w14:textId="77777777" w:rsidR="00A702CC" w:rsidRPr="00A702CC" w:rsidRDefault="00A702CC" w:rsidP="00A702CC">
      <w:pPr>
        <w:snapToGrid w:val="0"/>
        <w:spacing w:after="0"/>
        <w:rPr>
          <w:lang w:eastAsia="x-none"/>
        </w:rPr>
      </w:pPr>
    </w:p>
    <w:p w14:paraId="774A9270" w14:textId="77777777" w:rsidR="00A702CC" w:rsidRPr="00A702CC" w:rsidRDefault="00A702CC" w:rsidP="00A702CC">
      <w:pPr>
        <w:snapToGrid w:val="0"/>
        <w:spacing w:after="0"/>
        <w:rPr>
          <w:b/>
          <w:highlight w:val="green"/>
          <w:lang w:eastAsia="x-none"/>
        </w:rPr>
      </w:pPr>
      <w:r w:rsidRPr="00A702CC">
        <w:rPr>
          <w:b/>
          <w:highlight w:val="green"/>
          <w:lang w:eastAsia="x-none"/>
        </w:rPr>
        <w:t>Agreement</w:t>
      </w:r>
    </w:p>
    <w:p w14:paraId="02E0C661" w14:textId="77777777" w:rsidR="00A702CC" w:rsidRPr="00A702CC" w:rsidRDefault="00A702CC" w:rsidP="00A702CC">
      <w:pPr>
        <w:pStyle w:val="NormalWeb"/>
        <w:shd w:val="clear" w:color="auto" w:fill="FFFFFF"/>
        <w:snapToGrid w:val="0"/>
        <w:spacing w:before="0" w:beforeAutospacing="0" w:after="0" w:afterAutospacing="0"/>
        <w:jc w:val="both"/>
        <w:rPr>
          <w:rFonts w:ascii="Times New Roman" w:hAnsi="Times New Roman" w:cs="Times New Roman"/>
          <w:color w:val="000000"/>
          <w:sz w:val="20"/>
          <w:szCs w:val="20"/>
        </w:rPr>
      </w:pPr>
      <w:r w:rsidRPr="00A702CC">
        <w:rPr>
          <w:rFonts w:ascii="Times New Roman" w:hAnsi="Times New Roman" w:cs="Times New Roman"/>
          <w:color w:val="000000"/>
          <w:sz w:val="20"/>
          <w:szCs w:val="20"/>
        </w:rPr>
        <w:t>For HST-SFN scenario:</w:t>
      </w:r>
    </w:p>
    <w:p w14:paraId="04273C1A" w14:textId="77777777" w:rsidR="00A702CC" w:rsidRPr="00A702CC" w:rsidRDefault="00A702CC" w:rsidP="00B902F7">
      <w:pPr>
        <w:numPr>
          <w:ilvl w:val="0"/>
          <w:numId w:val="49"/>
        </w:numPr>
        <w:overflowPunct/>
        <w:autoSpaceDE/>
        <w:autoSpaceDN/>
        <w:adjustRightInd/>
        <w:snapToGrid w:val="0"/>
        <w:spacing w:after="0"/>
        <w:textAlignment w:val="auto"/>
        <w:rPr>
          <w:color w:val="000000"/>
        </w:rPr>
      </w:pPr>
      <w:r w:rsidRPr="00A702CC">
        <w:rPr>
          <w:color w:val="000000"/>
          <w:lang w:val="en-US"/>
        </w:rPr>
        <w:t>S</w:t>
      </w:r>
      <w:r w:rsidRPr="00A702CC">
        <w:rPr>
          <w:color w:val="000000"/>
        </w:rPr>
        <w:t>upport semi-static (RRC based) switching of scheme 1 (PDSCH) with 2a, 2b, 3, 4</w:t>
      </w:r>
    </w:p>
    <w:p w14:paraId="70396226" w14:textId="77777777" w:rsidR="00A702CC" w:rsidRPr="00A702CC" w:rsidRDefault="00A702CC" w:rsidP="00B902F7">
      <w:pPr>
        <w:numPr>
          <w:ilvl w:val="0"/>
          <w:numId w:val="50"/>
        </w:numPr>
        <w:overflowPunct/>
        <w:autoSpaceDE/>
        <w:autoSpaceDN/>
        <w:adjustRightInd/>
        <w:snapToGrid w:val="0"/>
        <w:spacing w:after="0"/>
        <w:textAlignment w:val="auto"/>
        <w:rPr>
          <w:color w:val="000000"/>
        </w:rPr>
      </w:pPr>
      <w:r w:rsidRPr="00A702CC">
        <w:rPr>
          <w:color w:val="000000"/>
        </w:rPr>
        <w:t>FFS all other details including RRC signaling, possible RAN4 impact (if any), etc.</w:t>
      </w:r>
    </w:p>
    <w:p w14:paraId="55B42F71" w14:textId="77777777" w:rsidR="00A702CC" w:rsidRPr="00A702CC" w:rsidRDefault="00A702CC" w:rsidP="00A702CC">
      <w:pPr>
        <w:snapToGrid w:val="0"/>
        <w:spacing w:after="0"/>
        <w:rPr>
          <w:lang w:eastAsia="ja-JP"/>
        </w:rPr>
      </w:pPr>
    </w:p>
    <w:p w14:paraId="3FF998A9" w14:textId="2B3FF40A" w:rsidR="003456D0" w:rsidRPr="00A702CC" w:rsidRDefault="003456D0"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6BD01455" w14:textId="77777777" w:rsidR="00A702CC" w:rsidRPr="00A702CC" w:rsidRDefault="00A702CC" w:rsidP="00A702CC">
      <w:pPr>
        <w:pStyle w:val="NormalWeb"/>
        <w:snapToGrid w:val="0"/>
        <w:spacing w:before="0" w:beforeAutospacing="0" w:after="0" w:afterAutospacing="0"/>
        <w:rPr>
          <w:rFonts w:ascii="Times New Roman" w:hAnsi="Times New Roman" w:cs="Times New Roman"/>
          <w:sz w:val="20"/>
          <w:szCs w:val="20"/>
          <w:lang w:eastAsia="ko-KR"/>
        </w:rPr>
      </w:pPr>
      <w:r w:rsidRPr="00A702CC">
        <w:rPr>
          <w:rStyle w:val="Strong"/>
          <w:rFonts w:ascii="Times New Roman" w:hAnsi="Times New Roman" w:cs="Times New Roman"/>
          <w:iCs/>
          <w:sz w:val="20"/>
          <w:szCs w:val="20"/>
          <w:highlight w:val="green"/>
        </w:rPr>
        <w:t>Agreement</w:t>
      </w:r>
    </w:p>
    <w:p w14:paraId="28A8E55C" w14:textId="77777777" w:rsidR="00A702CC" w:rsidRPr="00A702CC" w:rsidRDefault="00A702CC" w:rsidP="00A702CC">
      <w:pPr>
        <w:pStyle w:val="NormalWeb"/>
        <w:snapToGrid w:val="0"/>
        <w:spacing w:before="0" w:beforeAutospacing="0" w:after="0" w:afterAutospacing="0"/>
        <w:textAlignment w:val="center"/>
        <w:rPr>
          <w:rFonts w:ascii="Times New Roman" w:hAnsi="Times New Roman" w:cs="Times New Roman"/>
          <w:sz w:val="20"/>
          <w:szCs w:val="20"/>
        </w:rPr>
      </w:pPr>
      <w:r w:rsidRPr="00A702CC">
        <w:rPr>
          <w:rStyle w:val="Emphasis"/>
          <w:rFonts w:ascii="Times New Roman" w:hAnsi="Times New Roman" w:cs="Times New Roman"/>
          <w:i w:val="0"/>
          <w:sz w:val="20"/>
          <w:szCs w:val="20"/>
        </w:rPr>
        <w:t>For Rel-17 SRS capacity and coverage enhancement, support the following</w:t>
      </w:r>
    </w:p>
    <w:p w14:paraId="7273C439" w14:textId="77777777" w:rsidR="00A702CC" w:rsidRPr="00A702CC" w:rsidRDefault="00A702CC" w:rsidP="00B902F7">
      <w:pPr>
        <w:pStyle w:val="xmsonormal"/>
        <w:numPr>
          <w:ilvl w:val="0"/>
          <w:numId w:val="47"/>
        </w:numPr>
        <w:snapToGrid w:val="0"/>
        <w:jc w:val="both"/>
        <w:textAlignment w:val="center"/>
        <w:rPr>
          <w:rFonts w:ascii="Times New Roman" w:hAnsi="Times New Roman" w:cs="Times New Roman"/>
          <w:sz w:val="20"/>
          <w:szCs w:val="20"/>
        </w:rPr>
      </w:pPr>
      <w:r w:rsidRPr="00A702CC">
        <w:rPr>
          <w:rFonts w:ascii="Times New Roman" w:hAnsi="Times New Roman" w:cs="Times New Roman"/>
          <w:sz w:val="20"/>
          <w:szCs w:val="20"/>
        </w:rPr>
        <w:t>Increase the maximum number of repetition symbols in one slot and one SRS resource to S</w:t>
      </w:r>
    </w:p>
    <w:p w14:paraId="5E3BBBB0" w14:textId="77777777" w:rsidR="00A702CC" w:rsidRPr="00A702CC" w:rsidRDefault="00A702CC" w:rsidP="00B902F7">
      <w:pPr>
        <w:pStyle w:val="xmsonormal"/>
        <w:numPr>
          <w:ilvl w:val="1"/>
          <w:numId w:val="47"/>
        </w:numPr>
        <w:snapToGrid w:val="0"/>
        <w:jc w:val="both"/>
        <w:textAlignment w:val="center"/>
        <w:rPr>
          <w:rFonts w:ascii="Times New Roman" w:hAnsi="Times New Roman" w:cs="Times New Roman"/>
          <w:sz w:val="20"/>
          <w:szCs w:val="20"/>
        </w:rPr>
      </w:pPr>
      <w:r w:rsidRPr="00A702CC">
        <w:rPr>
          <w:rStyle w:val="Emphasis"/>
          <w:rFonts w:ascii="Times New Roman" w:hAnsi="Times New Roman" w:cs="Times New Roman"/>
          <w:i w:val="0"/>
          <w:sz w:val="20"/>
          <w:szCs w:val="20"/>
        </w:rPr>
        <w:t>Support at least one S value from {8, 10, 12, 14}</w:t>
      </w:r>
    </w:p>
    <w:p w14:paraId="349C27E1" w14:textId="77777777" w:rsidR="00A702CC" w:rsidRPr="00A702CC" w:rsidRDefault="00A702CC" w:rsidP="00B902F7">
      <w:pPr>
        <w:pStyle w:val="xmsonormal"/>
        <w:numPr>
          <w:ilvl w:val="2"/>
          <w:numId w:val="47"/>
        </w:numPr>
        <w:snapToGrid w:val="0"/>
        <w:jc w:val="both"/>
        <w:textAlignment w:val="center"/>
        <w:rPr>
          <w:rFonts w:ascii="Times New Roman" w:hAnsi="Times New Roman" w:cs="Times New Roman"/>
          <w:sz w:val="20"/>
          <w:szCs w:val="20"/>
        </w:rPr>
      </w:pPr>
      <w:r w:rsidRPr="00A702CC">
        <w:rPr>
          <w:rFonts w:ascii="Times New Roman" w:hAnsi="Times New Roman" w:cs="Times New Roman"/>
          <w:sz w:val="20"/>
          <w:szCs w:val="20"/>
        </w:rPr>
        <w:t>FFS other candidate values</w:t>
      </w:r>
    </w:p>
    <w:p w14:paraId="65B2AD84" w14:textId="77777777" w:rsidR="00A702CC" w:rsidRPr="00A702CC" w:rsidRDefault="00A702CC" w:rsidP="00B902F7">
      <w:pPr>
        <w:pStyle w:val="ListParagraph"/>
        <w:widowControl/>
        <w:numPr>
          <w:ilvl w:val="0"/>
          <w:numId w:val="47"/>
        </w:numPr>
        <w:snapToGrid w:val="0"/>
        <w:ind w:leftChars="0"/>
        <w:textAlignment w:val="center"/>
        <w:rPr>
          <w:rFonts w:ascii="Times New Roman" w:hAnsi="Times New Roman"/>
          <w:sz w:val="20"/>
          <w:szCs w:val="20"/>
        </w:rPr>
      </w:pPr>
      <w:r w:rsidRPr="00A702CC">
        <w:rPr>
          <w:rStyle w:val="Emphasis"/>
          <w:rFonts w:ascii="Times New Roman" w:hAnsi="Times New Roman"/>
          <w:i w:val="0"/>
          <w:sz w:val="20"/>
          <w:szCs w:val="20"/>
        </w:rPr>
        <w:t>Support to transmit SRS only in</w:t>
      </w:r>
      <w:r w:rsidRPr="00A702CC">
        <w:rPr>
          <w:rFonts w:ascii="Times New Roman" w:hAnsi="Times New Roman"/>
          <w:sz w:val="20"/>
          <w:szCs w:val="20"/>
        </w:rPr>
        <w:t> </w:t>
      </w:r>
      <w:r w:rsidRPr="00A702CC">
        <w:rPr>
          <w:rFonts w:ascii="Times New Roman" w:hAnsi="Times New Roman"/>
          <w:sz w:val="20"/>
          <w:szCs w:val="20"/>
        </w:rPr>
        <w:fldChar w:fldCharType="begin"/>
      </w:r>
      <w:r w:rsidRPr="00A702CC">
        <w:rPr>
          <w:rFonts w:ascii="Times New Roman" w:hAnsi="Times New Roman"/>
          <w:sz w:val="20"/>
          <w:szCs w:val="20"/>
        </w:rPr>
        <w:instrText xml:space="preserve"> INCLUDEPICTURE  "cid:image001.png@01D6F925.DC4CB890" \* MERGEFORMATINET </w:instrText>
      </w:r>
      <w:r w:rsidRPr="00A702CC">
        <w:rPr>
          <w:rFonts w:ascii="Times New Roman" w:hAnsi="Times New Roman"/>
          <w:sz w:val="20"/>
          <w:szCs w:val="20"/>
        </w:rPr>
        <w:fldChar w:fldCharType="separate"/>
      </w:r>
      <w:r w:rsidR="00F1799D">
        <w:rPr>
          <w:rFonts w:ascii="Times New Roman" w:hAnsi="Times New Roman"/>
          <w:sz w:val="20"/>
          <w:szCs w:val="20"/>
        </w:rPr>
        <w:fldChar w:fldCharType="begin"/>
      </w:r>
      <w:r w:rsidR="00F1799D">
        <w:rPr>
          <w:rFonts w:ascii="Times New Roman" w:hAnsi="Times New Roman"/>
          <w:sz w:val="20"/>
          <w:szCs w:val="20"/>
        </w:rPr>
        <w:instrText xml:space="preserve"> INCLUDEPICTURE  "cid:image001.png@01D6F925.DC4CB890" \* MERGEFORMATINET </w:instrText>
      </w:r>
      <w:r w:rsidR="00F1799D">
        <w:rPr>
          <w:rFonts w:ascii="Times New Roman" w:hAnsi="Times New Roman"/>
          <w:sz w:val="20"/>
          <w:szCs w:val="20"/>
        </w:rPr>
        <w:fldChar w:fldCharType="separate"/>
      </w:r>
      <w:r w:rsidR="00A170B1">
        <w:rPr>
          <w:rFonts w:ascii="Times New Roman" w:hAnsi="Times New Roman"/>
          <w:sz w:val="20"/>
          <w:szCs w:val="20"/>
        </w:rPr>
        <w:fldChar w:fldCharType="begin"/>
      </w:r>
      <w:r w:rsidR="00A170B1">
        <w:rPr>
          <w:rFonts w:ascii="Times New Roman" w:hAnsi="Times New Roman"/>
          <w:sz w:val="20"/>
          <w:szCs w:val="20"/>
        </w:rPr>
        <w:instrText xml:space="preserve"> INCLUDEPICTURE  "cid:image001.png@01D6F925.DC4CB890" \* MERGEFORMATINET </w:instrText>
      </w:r>
      <w:r w:rsidR="00A170B1">
        <w:rPr>
          <w:rFonts w:ascii="Times New Roman" w:hAnsi="Times New Roman"/>
          <w:sz w:val="20"/>
          <w:szCs w:val="20"/>
        </w:rPr>
        <w:fldChar w:fldCharType="separate"/>
      </w:r>
      <w:r w:rsidR="00875981">
        <w:rPr>
          <w:rFonts w:ascii="Times New Roman" w:hAnsi="Times New Roman"/>
          <w:sz w:val="20"/>
          <w:szCs w:val="20"/>
        </w:rPr>
        <w:fldChar w:fldCharType="begin"/>
      </w:r>
      <w:r w:rsidR="00875981">
        <w:rPr>
          <w:rFonts w:ascii="Times New Roman" w:hAnsi="Times New Roman"/>
          <w:sz w:val="20"/>
          <w:szCs w:val="20"/>
        </w:rPr>
        <w:instrText xml:space="preserve"> INCLUDEPICTURE  "cid:image001.png@01D6F925.DC4CB890" \* MERGEFORMATINET </w:instrText>
      </w:r>
      <w:r w:rsidR="00875981">
        <w:rPr>
          <w:rFonts w:ascii="Times New Roman" w:hAnsi="Times New Roman"/>
          <w:sz w:val="20"/>
          <w:szCs w:val="20"/>
        </w:rPr>
        <w:fldChar w:fldCharType="separate"/>
      </w:r>
      <w:r w:rsidR="00B15871">
        <w:rPr>
          <w:rFonts w:ascii="Times New Roman" w:hAnsi="Times New Roman"/>
          <w:sz w:val="20"/>
          <w:szCs w:val="20"/>
        </w:rPr>
        <w:fldChar w:fldCharType="begin"/>
      </w:r>
      <w:r w:rsidR="00B15871">
        <w:rPr>
          <w:rFonts w:ascii="Times New Roman" w:hAnsi="Times New Roman"/>
          <w:sz w:val="20"/>
          <w:szCs w:val="20"/>
        </w:rPr>
        <w:instrText xml:space="preserve"> INCLUDEPICTURE  "cid:image001.png@01D6F925.DC4CB890" \* MERGEFORMATINET </w:instrText>
      </w:r>
      <w:r w:rsidR="00B15871">
        <w:rPr>
          <w:rFonts w:ascii="Times New Roman" w:hAnsi="Times New Roman"/>
          <w:sz w:val="20"/>
          <w:szCs w:val="20"/>
        </w:rPr>
        <w:fldChar w:fldCharType="separate"/>
      </w:r>
      <w:r w:rsidR="00E103DE">
        <w:rPr>
          <w:rFonts w:ascii="Times New Roman" w:hAnsi="Times New Roman"/>
          <w:sz w:val="20"/>
          <w:szCs w:val="20"/>
        </w:rPr>
        <w:fldChar w:fldCharType="begin"/>
      </w:r>
      <w:r w:rsidR="00E103DE">
        <w:rPr>
          <w:rFonts w:ascii="Times New Roman" w:hAnsi="Times New Roman"/>
          <w:sz w:val="20"/>
          <w:szCs w:val="20"/>
        </w:rPr>
        <w:instrText xml:space="preserve"> INCLUDEPICTURE  "cid:image001.png@01D6F925.DC4CB890" \* MERGEFORMATINET </w:instrText>
      </w:r>
      <w:r w:rsidR="00E103DE">
        <w:rPr>
          <w:rFonts w:ascii="Times New Roman" w:hAnsi="Times New Roman"/>
          <w:sz w:val="20"/>
          <w:szCs w:val="20"/>
        </w:rPr>
        <w:fldChar w:fldCharType="separate"/>
      </w:r>
      <w:r w:rsidR="008430C3">
        <w:rPr>
          <w:rFonts w:ascii="Times New Roman" w:hAnsi="Times New Roman"/>
          <w:sz w:val="20"/>
          <w:szCs w:val="20"/>
        </w:rPr>
        <w:fldChar w:fldCharType="begin"/>
      </w:r>
      <w:r w:rsidR="008430C3">
        <w:rPr>
          <w:rFonts w:ascii="Times New Roman" w:hAnsi="Times New Roman"/>
          <w:sz w:val="20"/>
          <w:szCs w:val="20"/>
        </w:rPr>
        <w:instrText xml:space="preserve"> INCLUDEPICTURE  "cid:image001.png@01D6F925.DC4CB890" \* MERGEFORMATINET </w:instrText>
      </w:r>
      <w:r w:rsidR="008430C3">
        <w:rPr>
          <w:rFonts w:ascii="Times New Roman" w:hAnsi="Times New Roman"/>
          <w:sz w:val="20"/>
          <w:szCs w:val="20"/>
        </w:rPr>
        <w:fldChar w:fldCharType="separate"/>
      </w:r>
      <w:r w:rsidR="00C0394C">
        <w:rPr>
          <w:rFonts w:ascii="Times New Roman" w:hAnsi="Times New Roman"/>
          <w:sz w:val="20"/>
          <w:szCs w:val="20"/>
        </w:rPr>
        <w:fldChar w:fldCharType="begin"/>
      </w:r>
      <w:r w:rsidR="00C0394C">
        <w:rPr>
          <w:rFonts w:ascii="Times New Roman" w:hAnsi="Times New Roman"/>
          <w:sz w:val="20"/>
          <w:szCs w:val="20"/>
        </w:rPr>
        <w:instrText xml:space="preserve"> INCLUDEPICTURE  "cid:image001.png@01D6F925.DC4CB890" \* MERGEFORMATINET </w:instrText>
      </w:r>
      <w:r w:rsidR="00C0394C">
        <w:rPr>
          <w:rFonts w:ascii="Times New Roman" w:hAnsi="Times New Roman"/>
          <w:sz w:val="20"/>
          <w:szCs w:val="20"/>
        </w:rPr>
        <w:fldChar w:fldCharType="separate"/>
      </w:r>
      <w:r w:rsidR="00797DC2">
        <w:rPr>
          <w:rFonts w:ascii="Times New Roman" w:hAnsi="Times New Roman"/>
          <w:sz w:val="20"/>
          <w:szCs w:val="20"/>
        </w:rPr>
        <w:fldChar w:fldCharType="begin"/>
      </w:r>
      <w:r w:rsidR="00797DC2">
        <w:rPr>
          <w:rFonts w:ascii="Times New Roman" w:hAnsi="Times New Roman"/>
          <w:sz w:val="20"/>
          <w:szCs w:val="20"/>
        </w:rPr>
        <w:instrText xml:space="preserve"> INCLUDEPICTURE  "cid:image001.png@01D6F925.DC4CB890" \* MERGEFORMATINET </w:instrText>
      </w:r>
      <w:r w:rsidR="00797DC2">
        <w:rPr>
          <w:rFonts w:ascii="Times New Roman" w:hAnsi="Times New Roman"/>
          <w:sz w:val="20"/>
          <w:szCs w:val="20"/>
        </w:rPr>
        <w:fldChar w:fldCharType="separate"/>
      </w:r>
      <w:r w:rsidR="00223C7E">
        <w:rPr>
          <w:rFonts w:ascii="Times New Roman" w:hAnsi="Times New Roman"/>
          <w:sz w:val="20"/>
          <w:szCs w:val="20"/>
        </w:rPr>
        <w:fldChar w:fldCharType="begin"/>
      </w:r>
      <w:r w:rsidR="00223C7E">
        <w:rPr>
          <w:rFonts w:ascii="Times New Roman" w:hAnsi="Times New Roman"/>
          <w:sz w:val="20"/>
          <w:szCs w:val="20"/>
        </w:rPr>
        <w:instrText xml:space="preserve"> </w:instrText>
      </w:r>
      <w:r w:rsidR="00223C7E">
        <w:rPr>
          <w:rFonts w:ascii="Times New Roman" w:hAnsi="Times New Roman"/>
          <w:sz w:val="20"/>
          <w:szCs w:val="20"/>
        </w:rPr>
        <w:instrText>INCLUDEPICTURE  "cid:image001.png@01D6F925.DC4CB890" \* MERGEFORMATINET</w:instrText>
      </w:r>
      <w:r w:rsidR="00223C7E">
        <w:rPr>
          <w:rFonts w:ascii="Times New Roman" w:hAnsi="Times New Roman"/>
          <w:sz w:val="20"/>
          <w:szCs w:val="20"/>
        </w:rPr>
        <w:instrText xml:space="preserve"> </w:instrText>
      </w:r>
      <w:r w:rsidR="00223C7E">
        <w:rPr>
          <w:rFonts w:ascii="Times New Roman" w:hAnsi="Times New Roman"/>
          <w:sz w:val="20"/>
          <w:szCs w:val="20"/>
        </w:rPr>
        <w:fldChar w:fldCharType="separate"/>
      </w:r>
      <w:r w:rsidR="00AB5E73">
        <w:rPr>
          <w:rFonts w:ascii="Times New Roman" w:hAnsi="Times New Roman"/>
          <w:sz w:val="20"/>
          <w:szCs w:val="20"/>
        </w:rPr>
        <w:pict w14:anchorId="13D9F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7.45pt">
            <v:imagedata r:id="rId8" r:href="rId9"/>
          </v:shape>
        </w:pict>
      </w:r>
      <w:r w:rsidR="00223C7E">
        <w:rPr>
          <w:rFonts w:ascii="Times New Roman" w:hAnsi="Times New Roman"/>
          <w:sz w:val="20"/>
          <w:szCs w:val="20"/>
        </w:rPr>
        <w:fldChar w:fldCharType="end"/>
      </w:r>
      <w:r w:rsidR="00797DC2">
        <w:rPr>
          <w:rFonts w:ascii="Times New Roman" w:hAnsi="Times New Roman"/>
          <w:sz w:val="20"/>
          <w:szCs w:val="20"/>
        </w:rPr>
        <w:fldChar w:fldCharType="end"/>
      </w:r>
      <w:r w:rsidR="00C0394C">
        <w:rPr>
          <w:rFonts w:ascii="Times New Roman" w:hAnsi="Times New Roman"/>
          <w:sz w:val="20"/>
          <w:szCs w:val="20"/>
        </w:rPr>
        <w:fldChar w:fldCharType="end"/>
      </w:r>
      <w:r w:rsidR="008430C3">
        <w:rPr>
          <w:rFonts w:ascii="Times New Roman" w:hAnsi="Times New Roman"/>
          <w:sz w:val="20"/>
          <w:szCs w:val="20"/>
        </w:rPr>
        <w:fldChar w:fldCharType="end"/>
      </w:r>
      <w:r w:rsidR="00E103DE">
        <w:rPr>
          <w:rFonts w:ascii="Times New Roman" w:hAnsi="Times New Roman"/>
          <w:sz w:val="20"/>
          <w:szCs w:val="20"/>
        </w:rPr>
        <w:fldChar w:fldCharType="end"/>
      </w:r>
      <w:r w:rsidR="00B15871">
        <w:rPr>
          <w:rFonts w:ascii="Times New Roman" w:hAnsi="Times New Roman"/>
          <w:sz w:val="20"/>
          <w:szCs w:val="20"/>
        </w:rPr>
        <w:fldChar w:fldCharType="end"/>
      </w:r>
      <w:r w:rsidR="00875981">
        <w:rPr>
          <w:rFonts w:ascii="Times New Roman" w:hAnsi="Times New Roman"/>
          <w:sz w:val="20"/>
          <w:szCs w:val="20"/>
        </w:rPr>
        <w:fldChar w:fldCharType="end"/>
      </w:r>
      <w:r w:rsidR="00A170B1">
        <w:rPr>
          <w:rFonts w:ascii="Times New Roman" w:hAnsi="Times New Roman"/>
          <w:sz w:val="20"/>
          <w:szCs w:val="20"/>
        </w:rPr>
        <w:fldChar w:fldCharType="end"/>
      </w:r>
      <w:r w:rsidR="00F1799D">
        <w:rPr>
          <w:rFonts w:ascii="Times New Roman" w:hAnsi="Times New Roman"/>
          <w:sz w:val="20"/>
          <w:szCs w:val="20"/>
        </w:rPr>
        <w:fldChar w:fldCharType="end"/>
      </w:r>
      <w:r w:rsidRPr="00A702CC">
        <w:rPr>
          <w:rFonts w:ascii="Times New Roman" w:hAnsi="Times New Roman"/>
          <w:sz w:val="20"/>
          <w:szCs w:val="20"/>
        </w:rPr>
        <w:fldChar w:fldCharType="end"/>
      </w:r>
      <w:r w:rsidRPr="00A702CC">
        <w:rPr>
          <w:rStyle w:val="Emphasis"/>
          <w:rFonts w:ascii="Times New Roman" w:hAnsi="Times New Roman"/>
          <w:i w:val="0"/>
          <w:sz w:val="20"/>
          <w:szCs w:val="20"/>
        </w:rPr>
        <w:t> contiguous RBs in one OFDM symbol, where </w:t>
      </w:r>
      <w:r w:rsidRPr="00A702CC">
        <w:rPr>
          <w:rFonts w:ascii="Times New Roman" w:hAnsi="Times New Roman"/>
          <w:sz w:val="20"/>
          <w:szCs w:val="20"/>
        </w:rPr>
        <w:fldChar w:fldCharType="begin"/>
      </w:r>
      <w:r w:rsidRPr="00A702CC">
        <w:rPr>
          <w:rFonts w:ascii="Times New Roman" w:hAnsi="Times New Roman"/>
          <w:sz w:val="20"/>
          <w:szCs w:val="20"/>
        </w:rPr>
        <w:instrText xml:space="preserve"> INCLUDEPICTURE  "cid:image002.png@01D6F925.DC4CB890" \* MERGEFORMATINET </w:instrText>
      </w:r>
      <w:r w:rsidRPr="00A702CC">
        <w:rPr>
          <w:rFonts w:ascii="Times New Roman" w:hAnsi="Times New Roman"/>
          <w:sz w:val="20"/>
          <w:szCs w:val="20"/>
        </w:rPr>
        <w:fldChar w:fldCharType="separate"/>
      </w:r>
      <w:r w:rsidR="00F1799D">
        <w:rPr>
          <w:rFonts w:ascii="Times New Roman" w:hAnsi="Times New Roman"/>
          <w:sz w:val="20"/>
          <w:szCs w:val="20"/>
        </w:rPr>
        <w:fldChar w:fldCharType="begin"/>
      </w:r>
      <w:r w:rsidR="00F1799D">
        <w:rPr>
          <w:rFonts w:ascii="Times New Roman" w:hAnsi="Times New Roman"/>
          <w:sz w:val="20"/>
          <w:szCs w:val="20"/>
        </w:rPr>
        <w:instrText xml:space="preserve"> INCLUDEPICTURE  "cid:image002.png@01D6F925.DC4CB890" \* MERGEFORMATINET </w:instrText>
      </w:r>
      <w:r w:rsidR="00F1799D">
        <w:rPr>
          <w:rFonts w:ascii="Times New Roman" w:hAnsi="Times New Roman"/>
          <w:sz w:val="20"/>
          <w:szCs w:val="20"/>
        </w:rPr>
        <w:fldChar w:fldCharType="separate"/>
      </w:r>
      <w:r w:rsidR="00A170B1">
        <w:rPr>
          <w:rFonts w:ascii="Times New Roman" w:hAnsi="Times New Roman"/>
          <w:sz w:val="20"/>
          <w:szCs w:val="20"/>
        </w:rPr>
        <w:fldChar w:fldCharType="begin"/>
      </w:r>
      <w:r w:rsidR="00A170B1">
        <w:rPr>
          <w:rFonts w:ascii="Times New Roman" w:hAnsi="Times New Roman"/>
          <w:sz w:val="20"/>
          <w:szCs w:val="20"/>
        </w:rPr>
        <w:instrText xml:space="preserve"> INCLUDEPICTURE  "cid:image002.png@01D6F925.DC4CB890" \* MERGEFORMATINET </w:instrText>
      </w:r>
      <w:r w:rsidR="00A170B1">
        <w:rPr>
          <w:rFonts w:ascii="Times New Roman" w:hAnsi="Times New Roman"/>
          <w:sz w:val="20"/>
          <w:szCs w:val="20"/>
        </w:rPr>
        <w:fldChar w:fldCharType="separate"/>
      </w:r>
      <w:r w:rsidR="00875981">
        <w:rPr>
          <w:rFonts w:ascii="Times New Roman" w:hAnsi="Times New Roman"/>
          <w:sz w:val="20"/>
          <w:szCs w:val="20"/>
        </w:rPr>
        <w:fldChar w:fldCharType="begin"/>
      </w:r>
      <w:r w:rsidR="00875981">
        <w:rPr>
          <w:rFonts w:ascii="Times New Roman" w:hAnsi="Times New Roman"/>
          <w:sz w:val="20"/>
          <w:szCs w:val="20"/>
        </w:rPr>
        <w:instrText xml:space="preserve"> INCLUDEPICTURE  "cid:image002.png@01D6F925.DC4CB890" \* MERGEFORMATINET </w:instrText>
      </w:r>
      <w:r w:rsidR="00875981">
        <w:rPr>
          <w:rFonts w:ascii="Times New Roman" w:hAnsi="Times New Roman"/>
          <w:sz w:val="20"/>
          <w:szCs w:val="20"/>
        </w:rPr>
        <w:fldChar w:fldCharType="separate"/>
      </w:r>
      <w:r w:rsidR="00B15871">
        <w:rPr>
          <w:rFonts w:ascii="Times New Roman" w:hAnsi="Times New Roman"/>
          <w:sz w:val="20"/>
          <w:szCs w:val="20"/>
        </w:rPr>
        <w:fldChar w:fldCharType="begin"/>
      </w:r>
      <w:r w:rsidR="00B15871">
        <w:rPr>
          <w:rFonts w:ascii="Times New Roman" w:hAnsi="Times New Roman"/>
          <w:sz w:val="20"/>
          <w:szCs w:val="20"/>
        </w:rPr>
        <w:instrText xml:space="preserve"> INCLUDEPICTURE  "cid:image002.png@01D6F925.DC4CB890" \* MERGEFORMATINET </w:instrText>
      </w:r>
      <w:r w:rsidR="00B15871">
        <w:rPr>
          <w:rFonts w:ascii="Times New Roman" w:hAnsi="Times New Roman"/>
          <w:sz w:val="20"/>
          <w:szCs w:val="20"/>
        </w:rPr>
        <w:fldChar w:fldCharType="separate"/>
      </w:r>
      <w:r w:rsidR="00E103DE">
        <w:rPr>
          <w:rFonts w:ascii="Times New Roman" w:hAnsi="Times New Roman"/>
          <w:sz w:val="20"/>
          <w:szCs w:val="20"/>
        </w:rPr>
        <w:fldChar w:fldCharType="begin"/>
      </w:r>
      <w:r w:rsidR="00E103DE">
        <w:rPr>
          <w:rFonts w:ascii="Times New Roman" w:hAnsi="Times New Roman"/>
          <w:sz w:val="20"/>
          <w:szCs w:val="20"/>
        </w:rPr>
        <w:instrText xml:space="preserve"> INCLUDEPICTURE  "cid:image002.png@01D6F925.DC4CB890" \* MERGEFORMATINET </w:instrText>
      </w:r>
      <w:r w:rsidR="00E103DE">
        <w:rPr>
          <w:rFonts w:ascii="Times New Roman" w:hAnsi="Times New Roman"/>
          <w:sz w:val="20"/>
          <w:szCs w:val="20"/>
        </w:rPr>
        <w:fldChar w:fldCharType="separate"/>
      </w:r>
      <w:r w:rsidR="008430C3">
        <w:rPr>
          <w:rFonts w:ascii="Times New Roman" w:hAnsi="Times New Roman"/>
          <w:sz w:val="20"/>
          <w:szCs w:val="20"/>
        </w:rPr>
        <w:fldChar w:fldCharType="begin"/>
      </w:r>
      <w:r w:rsidR="008430C3">
        <w:rPr>
          <w:rFonts w:ascii="Times New Roman" w:hAnsi="Times New Roman"/>
          <w:sz w:val="20"/>
          <w:szCs w:val="20"/>
        </w:rPr>
        <w:instrText xml:space="preserve"> INCLUDEPICTURE  "cid:image002.png@01D6F925.DC4CB890" \* MERGEFORMATINET </w:instrText>
      </w:r>
      <w:r w:rsidR="008430C3">
        <w:rPr>
          <w:rFonts w:ascii="Times New Roman" w:hAnsi="Times New Roman"/>
          <w:sz w:val="20"/>
          <w:szCs w:val="20"/>
        </w:rPr>
        <w:fldChar w:fldCharType="separate"/>
      </w:r>
      <w:r w:rsidR="00C0394C">
        <w:rPr>
          <w:rFonts w:ascii="Times New Roman" w:hAnsi="Times New Roman"/>
          <w:sz w:val="20"/>
          <w:szCs w:val="20"/>
        </w:rPr>
        <w:fldChar w:fldCharType="begin"/>
      </w:r>
      <w:r w:rsidR="00C0394C">
        <w:rPr>
          <w:rFonts w:ascii="Times New Roman" w:hAnsi="Times New Roman"/>
          <w:sz w:val="20"/>
          <w:szCs w:val="20"/>
        </w:rPr>
        <w:instrText xml:space="preserve"> INCLUDEPICTURE  "cid:image002.png@01D6F925.DC4CB890" \* MERGEFORMATINET </w:instrText>
      </w:r>
      <w:r w:rsidR="00C0394C">
        <w:rPr>
          <w:rFonts w:ascii="Times New Roman" w:hAnsi="Times New Roman"/>
          <w:sz w:val="20"/>
          <w:szCs w:val="20"/>
        </w:rPr>
        <w:fldChar w:fldCharType="separate"/>
      </w:r>
      <w:r w:rsidR="00797DC2">
        <w:rPr>
          <w:rFonts w:ascii="Times New Roman" w:hAnsi="Times New Roman"/>
          <w:sz w:val="20"/>
          <w:szCs w:val="20"/>
        </w:rPr>
        <w:fldChar w:fldCharType="begin"/>
      </w:r>
      <w:r w:rsidR="00797DC2">
        <w:rPr>
          <w:rFonts w:ascii="Times New Roman" w:hAnsi="Times New Roman"/>
          <w:sz w:val="20"/>
          <w:szCs w:val="20"/>
        </w:rPr>
        <w:instrText xml:space="preserve"> INCLUDEPICTURE  "cid:image002.png@01D6F925.DC4CB890" \* MERGEFORMATINET </w:instrText>
      </w:r>
      <w:r w:rsidR="00797DC2">
        <w:rPr>
          <w:rFonts w:ascii="Times New Roman" w:hAnsi="Times New Roman"/>
          <w:sz w:val="20"/>
          <w:szCs w:val="20"/>
        </w:rPr>
        <w:fldChar w:fldCharType="separate"/>
      </w:r>
      <w:r w:rsidR="00223C7E">
        <w:rPr>
          <w:rFonts w:ascii="Times New Roman" w:hAnsi="Times New Roman"/>
          <w:sz w:val="20"/>
          <w:szCs w:val="20"/>
        </w:rPr>
        <w:fldChar w:fldCharType="begin"/>
      </w:r>
      <w:r w:rsidR="00223C7E">
        <w:rPr>
          <w:rFonts w:ascii="Times New Roman" w:hAnsi="Times New Roman"/>
          <w:sz w:val="20"/>
          <w:szCs w:val="20"/>
        </w:rPr>
        <w:instrText xml:space="preserve"> </w:instrText>
      </w:r>
      <w:r w:rsidR="00223C7E">
        <w:rPr>
          <w:rFonts w:ascii="Times New Roman" w:hAnsi="Times New Roman"/>
          <w:sz w:val="20"/>
          <w:szCs w:val="20"/>
        </w:rPr>
        <w:instrText>INCLUDEPICTURE  "cid:image002.png@01D6F925.DC4CB890" \* MERGEFORMATINET</w:instrText>
      </w:r>
      <w:r w:rsidR="00223C7E">
        <w:rPr>
          <w:rFonts w:ascii="Times New Roman" w:hAnsi="Times New Roman"/>
          <w:sz w:val="20"/>
          <w:szCs w:val="20"/>
        </w:rPr>
        <w:instrText xml:space="preserve"> </w:instrText>
      </w:r>
      <w:r w:rsidR="00223C7E">
        <w:rPr>
          <w:rFonts w:ascii="Times New Roman" w:hAnsi="Times New Roman"/>
          <w:sz w:val="20"/>
          <w:szCs w:val="20"/>
        </w:rPr>
        <w:fldChar w:fldCharType="separate"/>
      </w:r>
      <w:r w:rsidR="00AB5E73">
        <w:rPr>
          <w:rFonts w:ascii="Times New Roman" w:hAnsi="Times New Roman"/>
          <w:sz w:val="20"/>
          <w:szCs w:val="20"/>
        </w:rPr>
        <w:pict w14:anchorId="2CC07303">
          <v:shape id="_x0000_i1026" type="#_x0000_t75" style="width:37.1pt;height:13.65pt">
            <v:imagedata r:id="rId10" r:href="rId11"/>
          </v:shape>
        </w:pict>
      </w:r>
      <w:r w:rsidR="00223C7E">
        <w:rPr>
          <w:rFonts w:ascii="Times New Roman" w:hAnsi="Times New Roman"/>
          <w:sz w:val="20"/>
          <w:szCs w:val="20"/>
        </w:rPr>
        <w:fldChar w:fldCharType="end"/>
      </w:r>
      <w:r w:rsidR="00797DC2">
        <w:rPr>
          <w:rFonts w:ascii="Times New Roman" w:hAnsi="Times New Roman"/>
          <w:sz w:val="20"/>
          <w:szCs w:val="20"/>
        </w:rPr>
        <w:fldChar w:fldCharType="end"/>
      </w:r>
      <w:r w:rsidR="00C0394C">
        <w:rPr>
          <w:rFonts w:ascii="Times New Roman" w:hAnsi="Times New Roman"/>
          <w:sz w:val="20"/>
          <w:szCs w:val="20"/>
        </w:rPr>
        <w:fldChar w:fldCharType="end"/>
      </w:r>
      <w:r w:rsidR="008430C3">
        <w:rPr>
          <w:rFonts w:ascii="Times New Roman" w:hAnsi="Times New Roman"/>
          <w:sz w:val="20"/>
          <w:szCs w:val="20"/>
        </w:rPr>
        <w:fldChar w:fldCharType="end"/>
      </w:r>
      <w:r w:rsidR="00E103DE">
        <w:rPr>
          <w:rFonts w:ascii="Times New Roman" w:hAnsi="Times New Roman"/>
          <w:sz w:val="20"/>
          <w:szCs w:val="20"/>
        </w:rPr>
        <w:fldChar w:fldCharType="end"/>
      </w:r>
      <w:r w:rsidR="00B15871">
        <w:rPr>
          <w:rFonts w:ascii="Times New Roman" w:hAnsi="Times New Roman"/>
          <w:sz w:val="20"/>
          <w:szCs w:val="20"/>
        </w:rPr>
        <w:fldChar w:fldCharType="end"/>
      </w:r>
      <w:r w:rsidR="00875981">
        <w:rPr>
          <w:rFonts w:ascii="Times New Roman" w:hAnsi="Times New Roman"/>
          <w:sz w:val="20"/>
          <w:szCs w:val="20"/>
        </w:rPr>
        <w:fldChar w:fldCharType="end"/>
      </w:r>
      <w:r w:rsidR="00A170B1">
        <w:rPr>
          <w:rFonts w:ascii="Times New Roman" w:hAnsi="Times New Roman"/>
          <w:sz w:val="20"/>
          <w:szCs w:val="20"/>
        </w:rPr>
        <w:fldChar w:fldCharType="end"/>
      </w:r>
      <w:r w:rsidR="00F1799D">
        <w:rPr>
          <w:rFonts w:ascii="Times New Roman" w:hAnsi="Times New Roman"/>
          <w:sz w:val="20"/>
          <w:szCs w:val="20"/>
        </w:rPr>
        <w:fldChar w:fldCharType="end"/>
      </w:r>
      <w:r w:rsidRPr="00A702CC">
        <w:rPr>
          <w:rFonts w:ascii="Times New Roman" w:hAnsi="Times New Roman"/>
          <w:sz w:val="20"/>
          <w:szCs w:val="20"/>
        </w:rPr>
        <w:fldChar w:fldCharType="end"/>
      </w:r>
      <w:r w:rsidRPr="00A702CC">
        <w:rPr>
          <w:rStyle w:val="Emphasis"/>
          <w:rFonts w:ascii="Times New Roman" w:hAnsi="Times New Roman"/>
          <w:i w:val="0"/>
          <w:sz w:val="20"/>
          <w:szCs w:val="20"/>
        </w:rPr>
        <w:t> indicates the number of RBs configured by B</w:t>
      </w:r>
      <w:r w:rsidRPr="00A702CC">
        <w:rPr>
          <w:rStyle w:val="Emphasis"/>
          <w:rFonts w:ascii="Times New Roman" w:hAnsi="Times New Roman"/>
          <w:i w:val="0"/>
          <w:sz w:val="20"/>
          <w:szCs w:val="20"/>
          <w:vertAlign w:val="subscript"/>
        </w:rPr>
        <w:t>SRS</w:t>
      </w:r>
      <w:r w:rsidRPr="00A702CC">
        <w:rPr>
          <w:rStyle w:val="Emphasis"/>
          <w:rFonts w:ascii="Times New Roman" w:hAnsi="Times New Roman"/>
          <w:i w:val="0"/>
          <w:sz w:val="20"/>
          <w:szCs w:val="20"/>
        </w:rPr>
        <w:t> and C</w:t>
      </w:r>
      <w:r w:rsidRPr="00A702CC">
        <w:rPr>
          <w:rStyle w:val="Emphasis"/>
          <w:rFonts w:ascii="Times New Roman" w:hAnsi="Times New Roman"/>
          <w:i w:val="0"/>
          <w:sz w:val="20"/>
          <w:szCs w:val="20"/>
          <w:vertAlign w:val="subscript"/>
        </w:rPr>
        <w:t>SRS</w:t>
      </w:r>
    </w:p>
    <w:p w14:paraId="12B7856F" w14:textId="77777777" w:rsidR="00A702CC" w:rsidRPr="00A702CC" w:rsidRDefault="00A702CC" w:rsidP="00B902F7">
      <w:pPr>
        <w:pStyle w:val="ListParagraph"/>
        <w:widowControl/>
        <w:numPr>
          <w:ilvl w:val="1"/>
          <w:numId w:val="47"/>
        </w:numPr>
        <w:snapToGrid w:val="0"/>
        <w:ind w:leftChars="0"/>
        <w:textAlignment w:val="center"/>
        <w:rPr>
          <w:rFonts w:ascii="Times New Roman" w:hAnsi="Times New Roman"/>
          <w:sz w:val="20"/>
          <w:szCs w:val="20"/>
        </w:rPr>
      </w:pPr>
      <w:r w:rsidRPr="00A702CC">
        <w:rPr>
          <w:rStyle w:val="Emphasis"/>
          <w:rFonts w:ascii="Times New Roman" w:hAnsi="Times New Roman"/>
          <w:i w:val="0"/>
          <w:sz w:val="20"/>
          <w:szCs w:val="20"/>
        </w:rPr>
        <w:t>Support at least one P</w:t>
      </w:r>
      <w:r w:rsidRPr="00A702CC">
        <w:rPr>
          <w:rStyle w:val="Emphasis"/>
          <w:rFonts w:ascii="Times New Roman" w:hAnsi="Times New Roman"/>
          <w:i w:val="0"/>
          <w:sz w:val="20"/>
          <w:szCs w:val="20"/>
          <w:vertAlign w:val="subscript"/>
        </w:rPr>
        <w:t>F</w:t>
      </w:r>
      <w:r w:rsidRPr="00A702CC">
        <w:rPr>
          <w:rStyle w:val="Emphasis"/>
          <w:rFonts w:ascii="Times New Roman" w:hAnsi="Times New Roman"/>
          <w:i w:val="0"/>
          <w:sz w:val="20"/>
          <w:szCs w:val="20"/>
        </w:rPr>
        <w:t> value from {2, [3], 4, 8}</w:t>
      </w:r>
    </w:p>
    <w:p w14:paraId="2586BD0E" w14:textId="77777777" w:rsidR="00A702CC" w:rsidRPr="00A702CC" w:rsidRDefault="00A702CC" w:rsidP="00B902F7">
      <w:pPr>
        <w:pStyle w:val="ListParagraph"/>
        <w:widowControl/>
        <w:numPr>
          <w:ilvl w:val="2"/>
          <w:numId w:val="47"/>
        </w:numPr>
        <w:snapToGrid w:val="0"/>
        <w:ind w:leftChars="0"/>
        <w:textAlignment w:val="center"/>
        <w:rPr>
          <w:rFonts w:ascii="Times New Roman" w:hAnsi="Times New Roman"/>
          <w:sz w:val="20"/>
          <w:szCs w:val="20"/>
        </w:rPr>
      </w:pPr>
      <w:r w:rsidRPr="00A702CC">
        <w:rPr>
          <w:rStyle w:val="Emphasis"/>
          <w:rFonts w:ascii="Times New Roman" w:hAnsi="Times New Roman"/>
          <w:i w:val="0"/>
          <w:sz w:val="20"/>
          <w:szCs w:val="20"/>
        </w:rPr>
        <w:t>FFS other candidate values, e.g., non-integer values for P</w:t>
      </w:r>
      <w:r w:rsidRPr="00A702CC">
        <w:rPr>
          <w:rStyle w:val="Emphasis"/>
          <w:rFonts w:ascii="Times New Roman" w:hAnsi="Times New Roman"/>
          <w:i w:val="0"/>
          <w:sz w:val="20"/>
          <w:szCs w:val="20"/>
          <w:vertAlign w:val="subscript"/>
        </w:rPr>
        <w:t>F</w:t>
      </w:r>
    </w:p>
    <w:p w14:paraId="3D0F91BC" w14:textId="77777777" w:rsidR="00A702CC" w:rsidRPr="00A702CC" w:rsidRDefault="00A702CC" w:rsidP="00B902F7">
      <w:pPr>
        <w:pStyle w:val="ListParagraph"/>
        <w:widowControl/>
        <w:numPr>
          <w:ilvl w:val="1"/>
          <w:numId w:val="47"/>
        </w:numPr>
        <w:snapToGrid w:val="0"/>
        <w:ind w:leftChars="0"/>
        <w:textAlignment w:val="center"/>
        <w:rPr>
          <w:rStyle w:val="Emphasis"/>
          <w:rFonts w:ascii="Times New Roman" w:hAnsi="Times New Roman"/>
          <w:i w:val="0"/>
          <w:iCs w:val="0"/>
          <w:sz w:val="20"/>
          <w:szCs w:val="20"/>
        </w:rPr>
      </w:pPr>
      <w:r w:rsidRPr="00A702CC">
        <w:rPr>
          <w:rStyle w:val="Emphasis"/>
          <w:rFonts w:ascii="Times New Roman" w:hAnsi="Times New Roman"/>
          <w:i w:val="0"/>
          <w:iCs w:val="0"/>
          <w:sz w:val="20"/>
          <w:szCs w:val="20"/>
        </w:rPr>
        <w:t>Note: SRS sequence shorter than the minimum length supported in the current specification is not pursued.</w:t>
      </w:r>
    </w:p>
    <w:p w14:paraId="1956B65C" w14:textId="77777777" w:rsidR="00A702CC" w:rsidRPr="00A702CC" w:rsidRDefault="00A702CC" w:rsidP="00B902F7">
      <w:pPr>
        <w:pStyle w:val="ListParagraph"/>
        <w:widowControl/>
        <w:numPr>
          <w:ilvl w:val="1"/>
          <w:numId w:val="47"/>
        </w:numPr>
        <w:snapToGrid w:val="0"/>
        <w:ind w:leftChars="0"/>
        <w:textAlignment w:val="center"/>
        <w:rPr>
          <w:rStyle w:val="Emphasis"/>
          <w:rFonts w:ascii="Times New Roman" w:hAnsi="Times New Roman"/>
          <w:i w:val="0"/>
          <w:sz w:val="20"/>
          <w:szCs w:val="20"/>
        </w:rPr>
      </w:pPr>
      <w:r w:rsidRPr="00A702CC">
        <w:rPr>
          <w:rStyle w:val="Emphasis"/>
          <w:rFonts w:ascii="Times New Roman" w:hAnsi="Times New Roman"/>
          <w:i w:val="0"/>
          <w:sz w:val="20"/>
          <w:szCs w:val="20"/>
        </w:rPr>
        <w:lastRenderedPageBreak/>
        <w:t>No new sequence including length is introduced</w:t>
      </w:r>
    </w:p>
    <w:p w14:paraId="2E9EB1D4" w14:textId="77777777" w:rsidR="00A702CC" w:rsidRPr="00A702CC" w:rsidRDefault="00A702CC" w:rsidP="00B902F7">
      <w:pPr>
        <w:pStyle w:val="ListParagraph"/>
        <w:widowControl/>
        <w:numPr>
          <w:ilvl w:val="1"/>
          <w:numId w:val="47"/>
        </w:numPr>
        <w:snapToGrid w:val="0"/>
        <w:ind w:leftChars="0"/>
        <w:textAlignment w:val="center"/>
        <w:rPr>
          <w:rStyle w:val="Emphasis"/>
          <w:rFonts w:ascii="Times New Roman" w:hAnsi="Times New Roman"/>
          <w:i w:val="0"/>
          <w:iCs w:val="0"/>
          <w:sz w:val="20"/>
          <w:szCs w:val="20"/>
        </w:rPr>
      </w:pPr>
      <w:r w:rsidRPr="00A702CC">
        <w:rPr>
          <w:rStyle w:val="Emphasis"/>
          <w:rFonts w:ascii="Times New Roman" w:hAnsi="Times New Roman"/>
          <w:i w:val="0"/>
          <w:iCs w:val="0"/>
          <w:sz w:val="20"/>
          <w:szCs w:val="20"/>
        </w:rPr>
        <w:t>FFS it is applicable to frequency hopping and non-frequency hopping</w:t>
      </w:r>
    </w:p>
    <w:p w14:paraId="1918D3A8" w14:textId="77777777" w:rsidR="00A702CC" w:rsidRPr="00A702CC" w:rsidRDefault="00A702CC" w:rsidP="00B902F7">
      <w:pPr>
        <w:pStyle w:val="ListParagraph"/>
        <w:widowControl/>
        <w:numPr>
          <w:ilvl w:val="1"/>
          <w:numId w:val="47"/>
        </w:numPr>
        <w:snapToGrid w:val="0"/>
        <w:ind w:leftChars="0"/>
        <w:textAlignment w:val="center"/>
        <w:rPr>
          <w:rStyle w:val="Emphasis"/>
          <w:rFonts w:ascii="Times New Roman" w:hAnsi="Times New Roman"/>
          <w:i w:val="0"/>
          <w:sz w:val="20"/>
          <w:szCs w:val="20"/>
        </w:rPr>
      </w:pPr>
      <w:r w:rsidRPr="00A702CC">
        <w:rPr>
          <w:rStyle w:val="Emphasis"/>
          <w:rFonts w:ascii="Times New Roman" w:hAnsi="Times New Roman"/>
          <w:i w:val="0"/>
          <w:iCs w:val="0"/>
          <w:sz w:val="20"/>
          <w:szCs w:val="20"/>
        </w:rPr>
        <w:t>FFS detailed signaling mechanism to determine PF and the location of the </w:t>
      </w:r>
      <w:r w:rsidRPr="00A702CC">
        <w:rPr>
          <w:rStyle w:val="Emphasis"/>
          <w:rFonts w:ascii="Times New Roman" w:hAnsi="Times New Roman"/>
          <w:i w:val="0"/>
          <w:iCs w:val="0"/>
          <w:sz w:val="20"/>
          <w:szCs w:val="20"/>
        </w:rPr>
        <w:fldChar w:fldCharType="begin"/>
      </w:r>
      <w:r w:rsidRPr="00A702CC">
        <w:rPr>
          <w:rStyle w:val="Emphasis"/>
          <w:rFonts w:ascii="Times New Roman" w:hAnsi="Times New Roman"/>
          <w:i w:val="0"/>
          <w:iCs w:val="0"/>
          <w:sz w:val="20"/>
          <w:szCs w:val="20"/>
        </w:rPr>
        <w:instrText xml:space="preserve"> INCLUDEPICTURE  "cid:image003.png@01D6F925.DC4CB890" \* MERGEFORMATINET </w:instrText>
      </w:r>
      <w:r w:rsidRPr="00A702CC">
        <w:rPr>
          <w:rStyle w:val="Emphasis"/>
          <w:rFonts w:ascii="Times New Roman" w:hAnsi="Times New Roman"/>
          <w:i w:val="0"/>
          <w:iCs w:val="0"/>
          <w:sz w:val="20"/>
          <w:szCs w:val="20"/>
        </w:rPr>
        <w:fldChar w:fldCharType="separate"/>
      </w:r>
      <w:r w:rsidR="00F1799D">
        <w:rPr>
          <w:rStyle w:val="Emphasis"/>
          <w:rFonts w:ascii="Times New Roman" w:hAnsi="Times New Roman"/>
          <w:i w:val="0"/>
          <w:iCs w:val="0"/>
          <w:sz w:val="20"/>
          <w:szCs w:val="20"/>
        </w:rPr>
        <w:fldChar w:fldCharType="begin"/>
      </w:r>
      <w:r w:rsidR="00F1799D">
        <w:rPr>
          <w:rStyle w:val="Emphasis"/>
          <w:rFonts w:ascii="Times New Roman" w:hAnsi="Times New Roman"/>
          <w:i w:val="0"/>
          <w:iCs w:val="0"/>
          <w:sz w:val="20"/>
          <w:szCs w:val="20"/>
        </w:rPr>
        <w:instrText xml:space="preserve"> INCLUDEPICTURE  "cid:image003.png@01D6F925.DC4CB890" \* MERGEFORMATINET </w:instrText>
      </w:r>
      <w:r w:rsidR="00F1799D">
        <w:rPr>
          <w:rStyle w:val="Emphasis"/>
          <w:rFonts w:ascii="Times New Roman" w:hAnsi="Times New Roman"/>
          <w:i w:val="0"/>
          <w:iCs w:val="0"/>
          <w:sz w:val="20"/>
          <w:szCs w:val="20"/>
        </w:rPr>
        <w:fldChar w:fldCharType="separate"/>
      </w:r>
      <w:r w:rsidR="00A170B1">
        <w:rPr>
          <w:rStyle w:val="Emphasis"/>
          <w:rFonts w:ascii="Times New Roman" w:hAnsi="Times New Roman"/>
          <w:i w:val="0"/>
          <w:iCs w:val="0"/>
          <w:sz w:val="20"/>
          <w:szCs w:val="20"/>
        </w:rPr>
        <w:fldChar w:fldCharType="begin"/>
      </w:r>
      <w:r w:rsidR="00A170B1">
        <w:rPr>
          <w:rStyle w:val="Emphasis"/>
          <w:rFonts w:ascii="Times New Roman" w:hAnsi="Times New Roman"/>
          <w:i w:val="0"/>
          <w:iCs w:val="0"/>
          <w:sz w:val="20"/>
          <w:szCs w:val="20"/>
        </w:rPr>
        <w:instrText xml:space="preserve"> INCLUDEPICTURE  "cid:image003.png@01D6F925.DC4CB890" \* MERGEFORMATINET </w:instrText>
      </w:r>
      <w:r w:rsidR="00A170B1">
        <w:rPr>
          <w:rStyle w:val="Emphasis"/>
          <w:rFonts w:ascii="Times New Roman" w:hAnsi="Times New Roman"/>
          <w:i w:val="0"/>
          <w:iCs w:val="0"/>
          <w:sz w:val="20"/>
          <w:szCs w:val="20"/>
        </w:rPr>
        <w:fldChar w:fldCharType="separate"/>
      </w:r>
      <w:r w:rsidR="00875981">
        <w:rPr>
          <w:rStyle w:val="Emphasis"/>
          <w:rFonts w:ascii="Times New Roman" w:hAnsi="Times New Roman"/>
          <w:i w:val="0"/>
          <w:iCs w:val="0"/>
          <w:sz w:val="20"/>
          <w:szCs w:val="20"/>
        </w:rPr>
        <w:fldChar w:fldCharType="begin"/>
      </w:r>
      <w:r w:rsidR="00875981">
        <w:rPr>
          <w:rStyle w:val="Emphasis"/>
          <w:rFonts w:ascii="Times New Roman" w:hAnsi="Times New Roman"/>
          <w:i w:val="0"/>
          <w:iCs w:val="0"/>
          <w:sz w:val="20"/>
          <w:szCs w:val="20"/>
        </w:rPr>
        <w:instrText xml:space="preserve"> INCLUDEPICTURE  "cid:image003.png@01D6F925.DC4CB890" \* MERGEFORMATINET </w:instrText>
      </w:r>
      <w:r w:rsidR="00875981">
        <w:rPr>
          <w:rStyle w:val="Emphasis"/>
          <w:rFonts w:ascii="Times New Roman" w:hAnsi="Times New Roman"/>
          <w:i w:val="0"/>
          <w:iCs w:val="0"/>
          <w:sz w:val="20"/>
          <w:szCs w:val="20"/>
        </w:rPr>
        <w:fldChar w:fldCharType="separate"/>
      </w:r>
      <w:r w:rsidR="00B15871">
        <w:rPr>
          <w:rStyle w:val="Emphasis"/>
          <w:rFonts w:ascii="Times New Roman" w:hAnsi="Times New Roman"/>
          <w:i w:val="0"/>
          <w:iCs w:val="0"/>
          <w:sz w:val="20"/>
          <w:szCs w:val="20"/>
        </w:rPr>
        <w:fldChar w:fldCharType="begin"/>
      </w:r>
      <w:r w:rsidR="00B15871">
        <w:rPr>
          <w:rStyle w:val="Emphasis"/>
          <w:rFonts w:ascii="Times New Roman" w:hAnsi="Times New Roman"/>
          <w:i w:val="0"/>
          <w:iCs w:val="0"/>
          <w:sz w:val="20"/>
          <w:szCs w:val="20"/>
        </w:rPr>
        <w:instrText xml:space="preserve"> INCLUDEPICTURE  "cid:image003.png@01D6F925.DC4CB890" \* MERGEFORMATINET </w:instrText>
      </w:r>
      <w:r w:rsidR="00B15871">
        <w:rPr>
          <w:rStyle w:val="Emphasis"/>
          <w:rFonts w:ascii="Times New Roman" w:hAnsi="Times New Roman"/>
          <w:i w:val="0"/>
          <w:iCs w:val="0"/>
          <w:sz w:val="20"/>
          <w:szCs w:val="20"/>
        </w:rPr>
        <w:fldChar w:fldCharType="separate"/>
      </w:r>
      <w:r w:rsidR="00E103DE">
        <w:rPr>
          <w:rStyle w:val="Emphasis"/>
          <w:rFonts w:ascii="Times New Roman" w:hAnsi="Times New Roman"/>
          <w:i w:val="0"/>
          <w:iCs w:val="0"/>
          <w:sz w:val="20"/>
          <w:szCs w:val="20"/>
        </w:rPr>
        <w:fldChar w:fldCharType="begin"/>
      </w:r>
      <w:r w:rsidR="00E103DE">
        <w:rPr>
          <w:rStyle w:val="Emphasis"/>
          <w:rFonts w:ascii="Times New Roman" w:hAnsi="Times New Roman"/>
          <w:i w:val="0"/>
          <w:iCs w:val="0"/>
          <w:sz w:val="20"/>
          <w:szCs w:val="20"/>
        </w:rPr>
        <w:instrText xml:space="preserve"> INCLUDEPICTURE  "cid:image003.png@01D6F925.DC4CB890" \* MERGEFORMATINET </w:instrText>
      </w:r>
      <w:r w:rsidR="00E103DE">
        <w:rPr>
          <w:rStyle w:val="Emphasis"/>
          <w:rFonts w:ascii="Times New Roman" w:hAnsi="Times New Roman"/>
          <w:i w:val="0"/>
          <w:iCs w:val="0"/>
          <w:sz w:val="20"/>
          <w:szCs w:val="20"/>
        </w:rPr>
        <w:fldChar w:fldCharType="separate"/>
      </w:r>
      <w:r w:rsidR="008430C3">
        <w:rPr>
          <w:rStyle w:val="Emphasis"/>
          <w:rFonts w:ascii="Times New Roman" w:hAnsi="Times New Roman"/>
          <w:i w:val="0"/>
          <w:iCs w:val="0"/>
          <w:sz w:val="20"/>
          <w:szCs w:val="20"/>
        </w:rPr>
        <w:fldChar w:fldCharType="begin"/>
      </w:r>
      <w:r w:rsidR="008430C3">
        <w:rPr>
          <w:rStyle w:val="Emphasis"/>
          <w:rFonts w:ascii="Times New Roman" w:hAnsi="Times New Roman"/>
          <w:i w:val="0"/>
          <w:iCs w:val="0"/>
          <w:sz w:val="20"/>
          <w:szCs w:val="20"/>
        </w:rPr>
        <w:instrText xml:space="preserve"> INCLUDEPICTURE  "cid:image003.png@01D6F925.DC4CB890" \* MERGEFORMATINET </w:instrText>
      </w:r>
      <w:r w:rsidR="008430C3">
        <w:rPr>
          <w:rStyle w:val="Emphasis"/>
          <w:rFonts w:ascii="Times New Roman" w:hAnsi="Times New Roman"/>
          <w:i w:val="0"/>
          <w:iCs w:val="0"/>
          <w:sz w:val="20"/>
          <w:szCs w:val="20"/>
        </w:rPr>
        <w:fldChar w:fldCharType="separate"/>
      </w:r>
      <w:r w:rsidR="00C0394C">
        <w:rPr>
          <w:rStyle w:val="Emphasis"/>
          <w:rFonts w:ascii="Times New Roman" w:hAnsi="Times New Roman"/>
          <w:i w:val="0"/>
          <w:iCs w:val="0"/>
          <w:sz w:val="20"/>
          <w:szCs w:val="20"/>
        </w:rPr>
        <w:fldChar w:fldCharType="begin"/>
      </w:r>
      <w:r w:rsidR="00C0394C">
        <w:rPr>
          <w:rStyle w:val="Emphasis"/>
          <w:rFonts w:ascii="Times New Roman" w:hAnsi="Times New Roman"/>
          <w:i w:val="0"/>
          <w:iCs w:val="0"/>
          <w:sz w:val="20"/>
          <w:szCs w:val="20"/>
        </w:rPr>
        <w:instrText xml:space="preserve"> INCLUDEPICTURE  "cid:image003.png@01D6F925.DC4CB890" \* MERGEFORMATINET </w:instrText>
      </w:r>
      <w:r w:rsidR="00C0394C">
        <w:rPr>
          <w:rStyle w:val="Emphasis"/>
          <w:rFonts w:ascii="Times New Roman" w:hAnsi="Times New Roman"/>
          <w:i w:val="0"/>
          <w:iCs w:val="0"/>
          <w:sz w:val="20"/>
          <w:szCs w:val="20"/>
        </w:rPr>
        <w:fldChar w:fldCharType="separate"/>
      </w:r>
      <w:r w:rsidR="00797DC2">
        <w:rPr>
          <w:rStyle w:val="Emphasis"/>
          <w:rFonts w:ascii="Times New Roman" w:hAnsi="Times New Roman"/>
          <w:i w:val="0"/>
          <w:iCs w:val="0"/>
          <w:sz w:val="20"/>
          <w:szCs w:val="20"/>
        </w:rPr>
        <w:fldChar w:fldCharType="begin"/>
      </w:r>
      <w:r w:rsidR="00797DC2">
        <w:rPr>
          <w:rStyle w:val="Emphasis"/>
          <w:rFonts w:ascii="Times New Roman" w:hAnsi="Times New Roman"/>
          <w:i w:val="0"/>
          <w:iCs w:val="0"/>
          <w:sz w:val="20"/>
          <w:szCs w:val="20"/>
        </w:rPr>
        <w:instrText xml:space="preserve"> INCLUDEPICTURE  "cid:image003.png@01D6F925.DC4CB890" \* MERGEFORMATINET </w:instrText>
      </w:r>
      <w:r w:rsidR="00797DC2">
        <w:rPr>
          <w:rStyle w:val="Emphasis"/>
          <w:rFonts w:ascii="Times New Roman" w:hAnsi="Times New Roman"/>
          <w:i w:val="0"/>
          <w:iCs w:val="0"/>
          <w:sz w:val="20"/>
          <w:szCs w:val="20"/>
        </w:rPr>
        <w:fldChar w:fldCharType="separate"/>
      </w:r>
      <w:r w:rsidR="00223C7E">
        <w:rPr>
          <w:rStyle w:val="Emphasis"/>
          <w:rFonts w:ascii="Times New Roman" w:hAnsi="Times New Roman"/>
          <w:i w:val="0"/>
          <w:iCs w:val="0"/>
          <w:sz w:val="20"/>
          <w:szCs w:val="20"/>
        </w:rPr>
        <w:fldChar w:fldCharType="begin"/>
      </w:r>
      <w:r w:rsidR="00223C7E">
        <w:rPr>
          <w:rStyle w:val="Emphasis"/>
          <w:rFonts w:ascii="Times New Roman" w:hAnsi="Times New Roman"/>
          <w:i w:val="0"/>
          <w:iCs w:val="0"/>
          <w:sz w:val="20"/>
          <w:szCs w:val="20"/>
        </w:rPr>
        <w:instrText xml:space="preserve"> </w:instrText>
      </w:r>
      <w:r w:rsidR="00223C7E">
        <w:rPr>
          <w:rStyle w:val="Emphasis"/>
          <w:rFonts w:ascii="Times New Roman" w:hAnsi="Times New Roman"/>
          <w:i w:val="0"/>
          <w:iCs w:val="0"/>
          <w:sz w:val="20"/>
          <w:szCs w:val="20"/>
        </w:rPr>
        <w:instrText>INCLUDEPICTURE  "cid:image003.png@01D6F925.DC4CB890" \* MERGEFORMATINET</w:instrText>
      </w:r>
      <w:r w:rsidR="00223C7E">
        <w:rPr>
          <w:rStyle w:val="Emphasis"/>
          <w:rFonts w:ascii="Times New Roman" w:hAnsi="Times New Roman"/>
          <w:i w:val="0"/>
          <w:iCs w:val="0"/>
          <w:sz w:val="20"/>
          <w:szCs w:val="20"/>
        </w:rPr>
        <w:instrText xml:space="preserve"> </w:instrText>
      </w:r>
      <w:r w:rsidR="00223C7E">
        <w:rPr>
          <w:rStyle w:val="Emphasis"/>
          <w:rFonts w:ascii="Times New Roman" w:hAnsi="Times New Roman"/>
          <w:i w:val="0"/>
          <w:iCs w:val="0"/>
          <w:sz w:val="20"/>
          <w:szCs w:val="20"/>
        </w:rPr>
        <w:fldChar w:fldCharType="separate"/>
      </w:r>
      <w:r w:rsidR="00AB5E73">
        <w:rPr>
          <w:rStyle w:val="Emphasis"/>
          <w:rFonts w:ascii="Times New Roman" w:hAnsi="Times New Roman"/>
          <w:i w:val="0"/>
          <w:iCs w:val="0"/>
          <w:sz w:val="20"/>
          <w:szCs w:val="20"/>
        </w:rPr>
        <w:pict w14:anchorId="6E0909F6">
          <v:shape id="_x0000_i1027" type="#_x0000_t75" style="width:45.25pt;height:16.9pt">
            <v:imagedata r:id="rId12" r:href="rId13"/>
          </v:shape>
        </w:pict>
      </w:r>
      <w:r w:rsidR="00223C7E">
        <w:rPr>
          <w:rStyle w:val="Emphasis"/>
          <w:rFonts w:ascii="Times New Roman" w:hAnsi="Times New Roman"/>
          <w:i w:val="0"/>
          <w:iCs w:val="0"/>
          <w:sz w:val="20"/>
          <w:szCs w:val="20"/>
        </w:rPr>
        <w:fldChar w:fldCharType="end"/>
      </w:r>
      <w:r w:rsidR="00797DC2">
        <w:rPr>
          <w:rStyle w:val="Emphasis"/>
          <w:rFonts w:ascii="Times New Roman" w:hAnsi="Times New Roman"/>
          <w:i w:val="0"/>
          <w:iCs w:val="0"/>
          <w:sz w:val="20"/>
          <w:szCs w:val="20"/>
        </w:rPr>
        <w:fldChar w:fldCharType="end"/>
      </w:r>
      <w:r w:rsidR="00C0394C">
        <w:rPr>
          <w:rStyle w:val="Emphasis"/>
          <w:rFonts w:ascii="Times New Roman" w:hAnsi="Times New Roman"/>
          <w:i w:val="0"/>
          <w:iCs w:val="0"/>
          <w:sz w:val="20"/>
          <w:szCs w:val="20"/>
        </w:rPr>
        <w:fldChar w:fldCharType="end"/>
      </w:r>
      <w:r w:rsidR="008430C3">
        <w:rPr>
          <w:rStyle w:val="Emphasis"/>
          <w:rFonts w:ascii="Times New Roman" w:hAnsi="Times New Roman"/>
          <w:i w:val="0"/>
          <w:iCs w:val="0"/>
          <w:sz w:val="20"/>
          <w:szCs w:val="20"/>
        </w:rPr>
        <w:fldChar w:fldCharType="end"/>
      </w:r>
      <w:r w:rsidR="00E103DE">
        <w:rPr>
          <w:rStyle w:val="Emphasis"/>
          <w:rFonts w:ascii="Times New Roman" w:hAnsi="Times New Roman"/>
          <w:i w:val="0"/>
          <w:iCs w:val="0"/>
          <w:sz w:val="20"/>
          <w:szCs w:val="20"/>
        </w:rPr>
        <w:fldChar w:fldCharType="end"/>
      </w:r>
      <w:r w:rsidR="00B15871">
        <w:rPr>
          <w:rStyle w:val="Emphasis"/>
          <w:rFonts w:ascii="Times New Roman" w:hAnsi="Times New Roman"/>
          <w:i w:val="0"/>
          <w:iCs w:val="0"/>
          <w:sz w:val="20"/>
          <w:szCs w:val="20"/>
        </w:rPr>
        <w:fldChar w:fldCharType="end"/>
      </w:r>
      <w:r w:rsidR="00875981">
        <w:rPr>
          <w:rStyle w:val="Emphasis"/>
          <w:rFonts w:ascii="Times New Roman" w:hAnsi="Times New Roman"/>
          <w:i w:val="0"/>
          <w:iCs w:val="0"/>
          <w:sz w:val="20"/>
          <w:szCs w:val="20"/>
        </w:rPr>
        <w:fldChar w:fldCharType="end"/>
      </w:r>
      <w:r w:rsidR="00A170B1">
        <w:rPr>
          <w:rStyle w:val="Emphasis"/>
          <w:rFonts w:ascii="Times New Roman" w:hAnsi="Times New Roman"/>
          <w:i w:val="0"/>
          <w:iCs w:val="0"/>
          <w:sz w:val="20"/>
          <w:szCs w:val="20"/>
        </w:rPr>
        <w:fldChar w:fldCharType="end"/>
      </w:r>
      <w:r w:rsidR="00F1799D">
        <w:rPr>
          <w:rStyle w:val="Emphasis"/>
          <w:rFonts w:ascii="Times New Roman" w:hAnsi="Times New Roman"/>
          <w:i w:val="0"/>
          <w:iCs w:val="0"/>
          <w:sz w:val="20"/>
          <w:szCs w:val="20"/>
        </w:rPr>
        <w:fldChar w:fldCharType="end"/>
      </w:r>
      <w:r w:rsidRPr="00A702CC">
        <w:rPr>
          <w:rStyle w:val="Emphasis"/>
          <w:rFonts w:ascii="Times New Roman" w:hAnsi="Times New Roman"/>
          <w:i w:val="0"/>
          <w:iCs w:val="0"/>
          <w:sz w:val="20"/>
          <w:szCs w:val="20"/>
        </w:rPr>
        <w:fldChar w:fldCharType="end"/>
      </w:r>
      <w:r w:rsidRPr="00A702CC">
        <w:rPr>
          <w:rStyle w:val="Emphasis"/>
          <w:rFonts w:ascii="Times New Roman" w:hAnsi="Times New Roman"/>
          <w:i w:val="0"/>
          <w:iCs w:val="0"/>
          <w:sz w:val="20"/>
          <w:szCs w:val="20"/>
        </w:rPr>
        <w:t xml:space="preserve"> RBs</w:t>
      </w:r>
    </w:p>
    <w:p w14:paraId="687C8C00" w14:textId="77777777" w:rsidR="00A702CC" w:rsidRPr="00A702CC" w:rsidRDefault="00A702CC" w:rsidP="00B902F7">
      <w:pPr>
        <w:pStyle w:val="ListParagraph"/>
        <w:widowControl/>
        <w:numPr>
          <w:ilvl w:val="0"/>
          <w:numId w:val="47"/>
        </w:numPr>
        <w:snapToGrid w:val="0"/>
        <w:ind w:leftChars="0"/>
        <w:textAlignment w:val="center"/>
        <w:rPr>
          <w:rStyle w:val="Emphasis"/>
          <w:rFonts w:ascii="Times New Roman" w:hAnsi="Times New Roman"/>
          <w:sz w:val="20"/>
          <w:szCs w:val="20"/>
        </w:rPr>
      </w:pPr>
      <w:r w:rsidRPr="00A702CC">
        <w:rPr>
          <w:rStyle w:val="Emphasis"/>
          <w:rFonts w:ascii="Times New Roman" w:hAnsi="Times New Roman"/>
          <w:i w:val="0"/>
          <w:sz w:val="20"/>
          <w:szCs w:val="20"/>
        </w:rPr>
        <w:t>Support Comb 8</w:t>
      </w:r>
    </w:p>
    <w:p w14:paraId="0D13D024" w14:textId="77777777" w:rsidR="00A702CC" w:rsidRPr="00A702CC" w:rsidRDefault="00A702CC" w:rsidP="00B902F7">
      <w:pPr>
        <w:pStyle w:val="ListParagraph"/>
        <w:widowControl/>
        <w:numPr>
          <w:ilvl w:val="1"/>
          <w:numId w:val="47"/>
        </w:numPr>
        <w:snapToGrid w:val="0"/>
        <w:ind w:leftChars="0"/>
        <w:textAlignment w:val="center"/>
        <w:rPr>
          <w:rStyle w:val="Emphasis"/>
          <w:rFonts w:ascii="Times New Roman" w:hAnsi="Times New Roman"/>
          <w:sz w:val="20"/>
          <w:szCs w:val="20"/>
        </w:rPr>
      </w:pPr>
      <w:r w:rsidRPr="00A702CC">
        <w:rPr>
          <w:rStyle w:val="Emphasis"/>
          <w:rFonts w:ascii="Times New Roman" w:hAnsi="Times New Roman"/>
          <w:i w:val="0"/>
          <w:iCs w:val="0"/>
          <w:sz w:val="20"/>
          <w:szCs w:val="20"/>
        </w:rPr>
        <w:t>Note: SRS sequence shorter than the minimum length supported in the current specification is not pursued.</w:t>
      </w:r>
    </w:p>
    <w:p w14:paraId="4C24BD62" w14:textId="77777777" w:rsidR="00A702CC" w:rsidRPr="00A702CC" w:rsidRDefault="00A702CC" w:rsidP="00B902F7">
      <w:pPr>
        <w:pStyle w:val="ListParagraph"/>
        <w:widowControl/>
        <w:numPr>
          <w:ilvl w:val="0"/>
          <w:numId w:val="47"/>
        </w:numPr>
        <w:snapToGrid w:val="0"/>
        <w:ind w:leftChars="0"/>
        <w:textAlignment w:val="center"/>
        <w:rPr>
          <w:rStyle w:val="Emphasis"/>
          <w:rFonts w:ascii="Times New Roman" w:hAnsi="Times New Roman"/>
          <w:sz w:val="20"/>
          <w:szCs w:val="20"/>
        </w:rPr>
      </w:pPr>
      <w:r w:rsidRPr="00A702CC">
        <w:rPr>
          <w:rStyle w:val="Emphasis"/>
          <w:rFonts w:ascii="Times New Roman" w:hAnsi="Times New Roman"/>
          <w:i w:val="0"/>
          <w:sz w:val="20"/>
          <w:szCs w:val="20"/>
        </w:rPr>
        <w:t>FFS whether and if needed, how to use harmonized approach to define the three supported schemes</w:t>
      </w:r>
    </w:p>
    <w:p w14:paraId="38823D4E" w14:textId="77777777" w:rsidR="00A702CC" w:rsidRPr="00A702CC" w:rsidRDefault="00A702CC" w:rsidP="00B902F7">
      <w:pPr>
        <w:pStyle w:val="ListParagraph"/>
        <w:widowControl/>
        <w:numPr>
          <w:ilvl w:val="0"/>
          <w:numId w:val="47"/>
        </w:numPr>
        <w:snapToGrid w:val="0"/>
        <w:ind w:leftChars="0"/>
        <w:textAlignment w:val="center"/>
        <w:rPr>
          <w:rStyle w:val="Emphasis"/>
          <w:rFonts w:ascii="Times New Roman" w:hAnsi="Times New Roman"/>
          <w:sz w:val="20"/>
          <w:szCs w:val="20"/>
        </w:rPr>
      </w:pPr>
      <w:r w:rsidRPr="00A702CC">
        <w:rPr>
          <w:rStyle w:val="Emphasis"/>
          <w:rFonts w:ascii="Times New Roman" w:hAnsi="Times New Roman"/>
          <w:i w:val="0"/>
          <w:sz w:val="20"/>
          <w:szCs w:val="20"/>
        </w:rPr>
        <w:t>Note: other schemes for SRS capacity and coverage enhancements are not supported in Rel-17.</w:t>
      </w:r>
    </w:p>
    <w:p w14:paraId="7776B7F8" w14:textId="77777777" w:rsidR="00A702CC" w:rsidRPr="00A702CC" w:rsidRDefault="00A702CC" w:rsidP="00A702CC">
      <w:pPr>
        <w:snapToGrid w:val="0"/>
        <w:spacing w:after="0"/>
        <w:rPr>
          <w:lang w:eastAsia="x-none"/>
        </w:rPr>
      </w:pPr>
    </w:p>
    <w:p w14:paraId="207C8EBF" w14:textId="77777777" w:rsidR="00A702CC" w:rsidRPr="00A702CC" w:rsidRDefault="00A702CC" w:rsidP="00A702CC">
      <w:pPr>
        <w:snapToGrid w:val="0"/>
        <w:spacing w:after="0"/>
        <w:rPr>
          <w:b/>
          <w:lang w:eastAsia="ko-KR"/>
        </w:rPr>
      </w:pPr>
      <w:r w:rsidRPr="00A702CC">
        <w:rPr>
          <w:b/>
          <w:highlight w:val="green"/>
          <w:lang w:eastAsia="ko-KR"/>
        </w:rPr>
        <w:t>Agreement</w:t>
      </w:r>
    </w:p>
    <w:p w14:paraId="657CED5B"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For aperiodic antenna switching SRS, support to configure N &lt;=N_max resource sets, where totally K resources are distributed in the N resource sets flexibly based on RRC configuration.</w:t>
      </w:r>
    </w:p>
    <w:p w14:paraId="04AAB034"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For 1T6R, K=6, N_max = [4], and each resource has 1 port.</w:t>
      </w:r>
    </w:p>
    <w:p w14:paraId="23365CD6"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For 1T8R, K=8, N_max = [4], and each resource has 1 port.</w:t>
      </w:r>
    </w:p>
    <w:p w14:paraId="77943C14"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For 2T6R, K=3, N_max = [3], and each resource has 2 ports.</w:t>
      </w:r>
    </w:p>
    <w:p w14:paraId="0CD1D044"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For 2T8R, K=4, N_max = [4], and each resource has 2 ports.</w:t>
      </w:r>
    </w:p>
    <w:p w14:paraId="682F8410"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w:t>
      </w:r>
      <w:r w:rsidRPr="00A702CC">
        <w:rPr>
          <w:rFonts w:ascii="Times New Roman" w:hAnsi="Times New Roman" w:cs="Times New Roman"/>
          <w:iCs/>
          <w:sz w:val="20"/>
          <w:szCs w:val="20"/>
          <w:highlight w:val="darkYellow"/>
        </w:rPr>
        <w:t>Working Assumption</w:t>
      </w:r>
      <w:r w:rsidRPr="00A702CC">
        <w:rPr>
          <w:rFonts w:ascii="Times New Roman" w:hAnsi="Times New Roman" w:cs="Times New Roman"/>
          <w:iCs/>
          <w:sz w:val="20"/>
          <w:szCs w:val="20"/>
        </w:rPr>
        <w:t>) For 4T8R, K=2, N_max = [2], and each resource has 4 ports.</w:t>
      </w:r>
    </w:p>
    <w:p w14:paraId="01EA3EF8" w14:textId="77777777" w:rsidR="00A702CC" w:rsidRPr="00A702CC" w:rsidRDefault="00A702CC" w:rsidP="00B902F7">
      <w:pPr>
        <w:pStyle w:val="xmsonormal"/>
        <w:numPr>
          <w:ilvl w:val="1"/>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FFS the number of supported candidate values of N for each xTyR.</w:t>
      </w:r>
    </w:p>
    <w:p w14:paraId="127E6BD1"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FFS extension to increase N_max for 1T4R, 2T4R, T=R and 1T2R cases for aperiodic, periodic and semi-persistent SRS resources</w:t>
      </w:r>
    </w:p>
    <w:p w14:paraId="16FADB7D"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FFS the number of resources and resource sets for semi-persistent and periodic antenna switching SRS</w:t>
      </w:r>
    </w:p>
    <w:p w14:paraId="30C31B7C" w14:textId="77777777" w:rsidR="00A702CC" w:rsidRPr="00A702CC" w:rsidRDefault="00A702CC" w:rsidP="00B902F7">
      <w:pPr>
        <w:pStyle w:val="xmsonormal"/>
        <w:numPr>
          <w:ilvl w:val="0"/>
          <w:numId w:val="47"/>
        </w:numPr>
        <w:snapToGrid w:val="0"/>
        <w:jc w:val="both"/>
        <w:rPr>
          <w:rFonts w:ascii="Times New Roman" w:hAnsi="Times New Roman" w:cs="Times New Roman"/>
          <w:sz w:val="20"/>
          <w:szCs w:val="20"/>
        </w:rPr>
      </w:pPr>
      <w:r w:rsidRPr="00A702CC">
        <w:rPr>
          <w:rFonts w:ascii="Times New Roman" w:hAnsi="Times New Roman" w:cs="Times New Roman"/>
          <w:iCs/>
          <w:sz w:val="20"/>
          <w:szCs w:val="20"/>
        </w:rPr>
        <w:t>Note: SRS could be transmitted over the last 6 OFDM symbols, or over any OFDM symbols within the slot subject to UE capability.</w:t>
      </w:r>
    </w:p>
    <w:p w14:paraId="7B0CC108" w14:textId="63CC471E" w:rsidR="00324830" w:rsidRPr="00A702CC" w:rsidRDefault="00324830" w:rsidP="00A702CC">
      <w:pPr>
        <w:snapToGrid w:val="0"/>
        <w:spacing w:after="0"/>
        <w:rPr>
          <w:lang w:val="en-US" w:eastAsia="ja-JP"/>
        </w:rPr>
      </w:pPr>
    </w:p>
    <w:p w14:paraId="56C08E03" w14:textId="77777777" w:rsidR="00A702CC" w:rsidRPr="00A702CC" w:rsidRDefault="00A702CC" w:rsidP="00A702CC">
      <w:pPr>
        <w:widowControl w:val="0"/>
        <w:snapToGrid w:val="0"/>
        <w:spacing w:after="0"/>
        <w:jc w:val="both"/>
        <w:rPr>
          <w:rFonts w:eastAsia="Microsoft YaHei"/>
          <w:highlight w:val="green"/>
        </w:rPr>
      </w:pPr>
      <w:r w:rsidRPr="00A702CC">
        <w:rPr>
          <w:rFonts w:eastAsia="Microsoft YaHei"/>
          <w:b/>
          <w:highlight w:val="green"/>
        </w:rPr>
        <w:t xml:space="preserve">Agreement </w:t>
      </w:r>
    </w:p>
    <w:p w14:paraId="3414DF42" w14:textId="77777777" w:rsidR="00A702CC" w:rsidRPr="00A702CC" w:rsidRDefault="00A702CC" w:rsidP="00A702CC">
      <w:pPr>
        <w:widowControl w:val="0"/>
        <w:snapToGrid w:val="0"/>
        <w:spacing w:after="0"/>
        <w:jc w:val="both"/>
        <w:rPr>
          <w:rFonts w:eastAsia="Microsoft YaHei"/>
        </w:rPr>
      </w:pPr>
      <w:r w:rsidRPr="00A702CC">
        <w:rPr>
          <w:rFonts w:eastAsia="Microsoft YaHei"/>
        </w:rPr>
        <w:t>Further study whether and if needed, how to achieve further enhancements on aperiodic SRS triggering and resource management based on repurposing unused fields in DCI format 0_1/0_2 without data and without CSI. Consider the following examples</w:t>
      </w:r>
    </w:p>
    <w:p w14:paraId="1FC5BC79"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CAT A: Time-domain parameters</w:t>
      </w:r>
    </w:p>
    <w:p w14:paraId="7FDC2B18"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A-1: Indication of available slot position, i.e., the t values</w:t>
      </w:r>
    </w:p>
    <w:p w14:paraId="3C6E4050"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A-2: Indication of slot offset</w:t>
      </w:r>
    </w:p>
    <w:p w14:paraId="6CA61BFF"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A-3: Indication of SRS symbol-level offset</w:t>
      </w:r>
    </w:p>
    <w:p w14:paraId="3B8CE4CC"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A-4: Indication of time-domain behavior for SRS transmission over multiple OFDM symbols, e.g., repetition, hopping, and/or splitting</w:t>
      </w:r>
    </w:p>
    <w:p w14:paraId="273233F6"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CAT B: Frequency-domain parameters</w:t>
      </w:r>
    </w:p>
    <w:p w14:paraId="4C0033A4"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B-1: Indication of a group of CCs for SRS transmission</w:t>
      </w:r>
    </w:p>
    <w:p w14:paraId="3EC9FB29"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B-2: Indication of frequency domain resource in a BWP for SRS transmission</w:t>
      </w:r>
    </w:p>
    <w:p w14:paraId="65B532E7"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B-3: Indication of whether DL/UL BWP is applied for SRS transmission</w:t>
      </w:r>
    </w:p>
    <w:p w14:paraId="736EAE0B"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CAT C: Power control parameters</w:t>
      </w:r>
    </w:p>
    <w:p w14:paraId="7817CBF0"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C-1: Re-purpose ‘TPC command for PUSCH’ as ‘TPC command for SRS’</w:t>
      </w:r>
    </w:p>
    <w:p w14:paraId="43F79E6A" w14:textId="77777777" w:rsidR="00A702CC" w:rsidRPr="00A702CC" w:rsidRDefault="00A702CC" w:rsidP="00B902F7">
      <w:pPr>
        <w:pStyle w:val="xmsonormal"/>
        <w:numPr>
          <w:ilvl w:val="2"/>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FFS impact on power control, impact from triggering a group of CCs for SRS</w:t>
      </w:r>
    </w:p>
    <w:p w14:paraId="0D851576"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C-2: Indication of open loop power control parameter e.g., p0.</w:t>
      </w:r>
    </w:p>
    <w:p w14:paraId="4595183F"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CAT D: Spatial-domain parameters, i.e., indication of SRS port and beamforming</w:t>
      </w:r>
    </w:p>
    <w:p w14:paraId="03D01490"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CAT E: Extend the number of DCI codepoints for aperiodic SRS trigger states</w:t>
      </w:r>
    </w:p>
    <w:p w14:paraId="60B18C76"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Other examples are not precluded</w:t>
      </w:r>
    </w:p>
    <w:p w14:paraId="166674E5" w14:textId="77777777" w:rsidR="00A702CC" w:rsidRPr="00A702CC" w:rsidRDefault="00A702CC" w:rsidP="00A702CC">
      <w:pPr>
        <w:snapToGrid w:val="0"/>
        <w:spacing w:after="0"/>
        <w:rPr>
          <w:lang w:eastAsia="ko-KR"/>
        </w:rPr>
      </w:pPr>
    </w:p>
    <w:p w14:paraId="739F297D" w14:textId="77777777" w:rsidR="00A702CC" w:rsidRPr="00A702CC" w:rsidRDefault="00A702CC" w:rsidP="00A702CC">
      <w:pPr>
        <w:widowControl w:val="0"/>
        <w:snapToGrid w:val="0"/>
        <w:spacing w:after="0"/>
        <w:jc w:val="both"/>
        <w:rPr>
          <w:rFonts w:eastAsia="Microsoft YaHei"/>
          <w:iCs/>
          <w:highlight w:val="green"/>
        </w:rPr>
      </w:pPr>
      <w:r w:rsidRPr="00A702CC">
        <w:rPr>
          <w:rFonts w:eastAsia="Microsoft YaHei"/>
          <w:b/>
          <w:iCs/>
          <w:highlight w:val="green"/>
        </w:rPr>
        <w:t>Agreement</w:t>
      </w:r>
    </w:p>
    <w:p w14:paraId="3C07985F" w14:textId="77777777" w:rsidR="00A702CC" w:rsidRPr="00A702CC" w:rsidRDefault="00A702CC" w:rsidP="00A702CC">
      <w:pPr>
        <w:widowControl w:val="0"/>
        <w:snapToGrid w:val="0"/>
        <w:spacing w:after="0"/>
        <w:jc w:val="both"/>
        <w:rPr>
          <w:rFonts w:eastAsia="Microsoft YaHei"/>
          <w:iCs/>
        </w:rPr>
      </w:pPr>
      <w:r w:rsidRPr="00A702CC">
        <w:rPr>
          <w:rFonts w:eastAsia="Microsoft YaHei"/>
          <w:iCs/>
        </w:rPr>
        <w:t>A list of t values is configured in RRC for each SRS resource set. Adopt at least one of the following for DCI indication of t.</w:t>
      </w:r>
    </w:p>
    <w:p w14:paraId="0A6D4703"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 xml:space="preserve">In DCI format 0_1/0_2 without data and without CSI request, </w:t>
      </w:r>
    </w:p>
    <w:p w14:paraId="1D49F10B"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Alt 1-1: Reuse the same scheme used for DCI format 0_1/0_2/1-1/1-2 that schedules a PDSCH or PUSCH</w:t>
      </w:r>
    </w:p>
    <w:p w14:paraId="38B0FA41"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Alt 1-2: Re-purpose unused DCI field to indicate t</w:t>
      </w:r>
    </w:p>
    <w:p w14:paraId="787D5F7C"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Alt 1-3: t is indicated by a configurable DCI field, where the DCI field may contain bits from unused fields and additional bits configured by gNB</w:t>
      </w:r>
    </w:p>
    <w:p w14:paraId="7CC50A02" w14:textId="77777777" w:rsidR="00A702CC" w:rsidRPr="00A702CC" w:rsidRDefault="00A702CC" w:rsidP="00B902F7">
      <w:pPr>
        <w:pStyle w:val="xmsonormal"/>
        <w:numPr>
          <w:ilvl w:val="2"/>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FFS design details with other potential field(s)</w:t>
      </w:r>
    </w:p>
    <w:p w14:paraId="2E1DF992"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FFS: whether t can be slot offset</w:t>
      </w:r>
    </w:p>
    <w:p w14:paraId="4EFC1FD8"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In DCI format 0_1/0_2/1-1/1-2 that schedules a PDSCH or PUSCH</w:t>
      </w:r>
    </w:p>
    <w:p w14:paraId="395E7816"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Alt 2-1: t is indicated by adding a new configurable DCI field</w:t>
      </w:r>
    </w:p>
    <w:p w14:paraId="7831BCEE" w14:textId="77777777" w:rsidR="00A702CC" w:rsidRPr="00A702CC" w:rsidRDefault="00A702CC" w:rsidP="00B902F7">
      <w:pPr>
        <w:pStyle w:val="xmsonormal"/>
        <w:numPr>
          <w:ilvl w:val="1"/>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Alt 2-2: t is indicated without adding DCI payload</w:t>
      </w:r>
    </w:p>
    <w:p w14:paraId="2729E79B"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Note: The size of DCI payload does not change dynamically</w:t>
      </w:r>
    </w:p>
    <w:p w14:paraId="0DA6E394"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Note: RAN1 should strive for unified solution for different DCI formats.</w:t>
      </w:r>
    </w:p>
    <w:p w14:paraId="56755611"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FFS: The number of RRC configured t values per SRS resource set and DCI bit field size.</w:t>
      </w:r>
    </w:p>
    <w:p w14:paraId="6E73B7F1" w14:textId="77777777" w:rsidR="00A702CC" w:rsidRPr="00A702CC" w:rsidRDefault="00A702CC" w:rsidP="00A702CC">
      <w:pPr>
        <w:snapToGrid w:val="0"/>
        <w:spacing w:after="0"/>
        <w:rPr>
          <w:lang w:eastAsia="ko-KR"/>
        </w:rPr>
      </w:pPr>
    </w:p>
    <w:p w14:paraId="68649CB9" w14:textId="77777777" w:rsidR="00A702CC" w:rsidRPr="00A702CC" w:rsidRDefault="00A702CC" w:rsidP="00A702CC">
      <w:pPr>
        <w:pStyle w:val="NormalWeb"/>
        <w:snapToGrid w:val="0"/>
        <w:spacing w:before="0" w:beforeAutospacing="0" w:after="0" w:afterAutospacing="0"/>
        <w:jc w:val="both"/>
        <w:rPr>
          <w:rFonts w:ascii="Times New Roman" w:hAnsi="Times New Roman" w:cs="Times New Roman"/>
          <w:i/>
          <w:iCs/>
          <w:sz w:val="20"/>
          <w:szCs w:val="20"/>
          <w:lang w:eastAsia="ko-KR"/>
        </w:rPr>
      </w:pPr>
      <w:r w:rsidRPr="00A702CC">
        <w:rPr>
          <w:rStyle w:val="Emphasis"/>
          <w:rFonts w:ascii="Times New Roman" w:hAnsi="Times New Roman" w:cs="Times New Roman"/>
          <w:b/>
          <w:bCs/>
          <w:i w:val="0"/>
          <w:iCs w:val="0"/>
          <w:sz w:val="20"/>
          <w:szCs w:val="20"/>
          <w:highlight w:val="green"/>
        </w:rPr>
        <w:t>Agreement</w:t>
      </w:r>
    </w:p>
    <w:p w14:paraId="76DD4EEE" w14:textId="77777777" w:rsidR="00A702CC" w:rsidRPr="00A702CC" w:rsidRDefault="00A702CC" w:rsidP="00A702CC">
      <w:pPr>
        <w:pStyle w:val="NormalWeb"/>
        <w:snapToGrid w:val="0"/>
        <w:spacing w:before="0" w:beforeAutospacing="0" w:after="0" w:afterAutospacing="0"/>
        <w:jc w:val="both"/>
        <w:rPr>
          <w:rFonts w:ascii="Times New Roman" w:hAnsi="Times New Roman" w:cs="Times New Roman"/>
          <w:sz w:val="20"/>
          <w:szCs w:val="20"/>
        </w:rPr>
      </w:pPr>
      <w:r w:rsidRPr="00A702CC">
        <w:rPr>
          <w:rFonts w:ascii="Times New Roman" w:hAnsi="Times New Roman" w:cs="Times New Roman"/>
          <w:sz w:val="20"/>
          <w:szCs w:val="20"/>
        </w:rPr>
        <w:t>Confirm the following working assumption with modifications</w:t>
      </w:r>
    </w:p>
    <w:p w14:paraId="2329E59E" w14:textId="77777777" w:rsidR="00A702CC" w:rsidRPr="00A702CC" w:rsidRDefault="00A702CC" w:rsidP="00A702CC">
      <w:pPr>
        <w:pStyle w:val="NormalWeb"/>
        <w:snapToGrid w:val="0"/>
        <w:spacing w:before="0" w:beforeAutospacing="0" w:after="0" w:afterAutospacing="0"/>
        <w:jc w:val="both"/>
        <w:rPr>
          <w:rFonts w:ascii="Times New Roman" w:hAnsi="Times New Roman" w:cs="Times New Roman"/>
          <w:sz w:val="20"/>
          <w:szCs w:val="20"/>
        </w:rPr>
      </w:pPr>
      <w:r w:rsidRPr="00A702CC">
        <w:rPr>
          <w:rFonts w:ascii="Times New Roman" w:hAnsi="Times New Roman" w:cs="Times New Roman"/>
          <w:sz w:val="20"/>
          <w:szCs w:val="20"/>
        </w:rPr>
        <w:lastRenderedPageBreak/>
        <w:t xml:space="preserve">An “available slot” is a slot satisfying there are UL or flexible symbol(s) for the time-domain location(s) for all the SRS resources in the resource set and it satisfies </w:t>
      </w:r>
      <w:r w:rsidRPr="00A702CC">
        <w:rPr>
          <w:rFonts w:ascii="Times New Roman" w:hAnsi="Times New Roman" w:cs="Times New Roman"/>
          <w:color w:val="FF0000"/>
          <w:sz w:val="20"/>
          <w:szCs w:val="20"/>
          <w:u w:val="single"/>
        </w:rPr>
        <w:t>UE capability on</w:t>
      </w:r>
      <w:r w:rsidRPr="00A702CC">
        <w:rPr>
          <w:rFonts w:ascii="Times New Roman" w:hAnsi="Times New Roman" w:cs="Times New Roman"/>
          <w:sz w:val="20"/>
          <w:szCs w:val="20"/>
        </w:rPr>
        <w:t xml:space="preserve"> the minimum timing requirement between triggering PDCCH and all the SRS resources in the resource set.</w:t>
      </w:r>
    </w:p>
    <w:p w14:paraId="195A9A45"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3DD0190"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Note: Collision handling between the triggered SRS and any other UL channel/signal is performed after the determination of available slot.</w:t>
      </w:r>
    </w:p>
    <w:p w14:paraId="1091C982" w14:textId="77777777" w:rsidR="00A702CC" w:rsidRPr="00A702CC" w:rsidRDefault="00A702CC" w:rsidP="00B902F7">
      <w:pPr>
        <w:pStyle w:val="xmsonormal"/>
        <w:numPr>
          <w:ilvl w:val="0"/>
          <w:numId w:val="47"/>
        </w:numPr>
        <w:snapToGrid w:val="0"/>
        <w:jc w:val="both"/>
        <w:rPr>
          <w:rFonts w:ascii="Times New Roman" w:hAnsi="Times New Roman" w:cs="Times New Roman"/>
          <w:iCs/>
          <w:sz w:val="20"/>
          <w:szCs w:val="20"/>
        </w:rPr>
      </w:pPr>
      <w:r w:rsidRPr="00A702CC">
        <w:rPr>
          <w:rFonts w:ascii="Times New Roman" w:hAnsi="Times New Roman" w:cs="Times New Roman"/>
          <w:iCs/>
          <w:sz w:val="20"/>
          <w:szCs w:val="20"/>
        </w:rPr>
        <w:t>FFS: Rules to handle the case of multiple SRS resource sets with overlapping symbols and/or triggered by a same DCI</w:t>
      </w:r>
    </w:p>
    <w:p w14:paraId="2ED12C48" w14:textId="77777777" w:rsidR="00A702CC" w:rsidRPr="00A702CC" w:rsidRDefault="00A702CC" w:rsidP="00A702CC">
      <w:pPr>
        <w:snapToGrid w:val="0"/>
        <w:spacing w:after="0"/>
        <w:rPr>
          <w:lang w:val="en-US"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t>CSI enhancements</w:t>
      </w:r>
      <w:r w:rsidRPr="00A702CC">
        <w:rPr>
          <w:lang w:eastAsia="ja-JP"/>
        </w:rPr>
        <w:t>:</w:t>
      </w:r>
      <w:r w:rsidR="009222CB" w:rsidRPr="00A702CC">
        <w:rPr>
          <w:lang w:eastAsia="ja-JP"/>
        </w:rPr>
        <w:t xml:space="preserve"> </w:t>
      </w:r>
    </w:p>
    <w:p w14:paraId="1BAB7845" w14:textId="77777777" w:rsidR="00A702CC" w:rsidRPr="00A702CC" w:rsidRDefault="00A702CC" w:rsidP="00A702CC">
      <w:pPr>
        <w:pStyle w:val="a00"/>
        <w:snapToGrid w:val="0"/>
        <w:spacing w:before="0" w:beforeAutospacing="0" w:after="0" w:afterAutospacing="0"/>
        <w:rPr>
          <w:rFonts w:ascii="Times New Roman" w:hAnsi="Times New Roman" w:cs="Times New Roman"/>
          <w:sz w:val="20"/>
          <w:szCs w:val="20"/>
          <w:lang w:val="ru-RU"/>
        </w:rPr>
      </w:pPr>
      <w:r w:rsidRPr="00A702CC">
        <w:rPr>
          <w:rFonts w:ascii="Times New Roman" w:hAnsi="Times New Roman" w:cs="Times New Roman"/>
          <w:b/>
          <w:bCs/>
          <w:color w:val="000000"/>
          <w:sz w:val="20"/>
          <w:szCs w:val="20"/>
          <w:highlight w:val="green"/>
          <w:lang w:val="ru-RU"/>
        </w:rPr>
        <w:t>Agreement</w:t>
      </w:r>
    </w:p>
    <w:p w14:paraId="1C31AFF5" w14:textId="77777777" w:rsidR="00A702CC" w:rsidRPr="00A702CC" w:rsidRDefault="00A702CC" w:rsidP="00A702CC">
      <w:pPr>
        <w:snapToGrid w:val="0"/>
        <w:spacing w:after="0"/>
        <w:jc w:val="both"/>
        <w:rPr>
          <w:iCs/>
          <w:lang w:val="en-US"/>
        </w:rPr>
      </w:pPr>
      <w:r w:rsidRPr="00A702CC">
        <w:rPr>
          <w:iCs/>
        </w:rPr>
        <w:t xml:space="preserve">For PS codebook enhancements utilization DL/UL reciprocity of angle and/or delay, support codebook structure </w:t>
      </w:r>
      <w:r w:rsidRPr="00A702CC">
        <w:rPr>
          <w:b/>
          <w:bCs/>
          <w:iCs/>
        </w:rPr>
        <w:t>W=W</w:t>
      </w:r>
      <w:r w:rsidRPr="00A702CC">
        <w:rPr>
          <w:b/>
          <w:bCs/>
          <w:iCs/>
          <w:vertAlign w:val="subscript"/>
        </w:rPr>
        <w:t>1</w:t>
      </w:r>
      <w:r w:rsidRPr="00A702CC">
        <w:rPr>
          <w:b/>
          <w:bCs/>
          <w:iCs/>
        </w:rPr>
        <w:t>W</w:t>
      </w:r>
      <w:r w:rsidRPr="00A702CC">
        <w:rPr>
          <w:b/>
          <w:bCs/>
          <w:iCs/>
          <w:vertAlign w:val="subscript"/>
        </w:rPr>
        <w:t>2</w:t>
      </w:r>
      <w:r w:rsidRPr="00A702CC">
        <w:rPr>
          <w:b/>
          <w:bCs/>
          <w:iCs/>
        </w:rPr>
        <w:t> W</w:t>
      </w:r>
      <w:r w:rsidRPr="00A702CC">
        <w:rPr>
          <w:b/>
          <w:bCs/>
          <w:iCs/>
          <w:vertAlign w:val="subscript"/>
        </w:rPr>
        <w:t>f</w:t>
      </w:r>
      <w:r w:rsidRPr="00A702CC">
        <w:rPr>
          <w:b/>
          <w:bCs/>
          <w:iCs/>
          <w:vertAlign w:val="superscript"/>
        </w:rPr>
        <w:t>H</w:t>
      </w:r>
      <w:r w:rsidRPr="00A702CC">
        <w:rPr>
          <w:iCs/>
        </w:rPr>
        <w:t xml:space="preserve"> where </w:t>
      </w:r>
    </w:p>
    <w:p w14:paraId="39380905" w14:textId="77777777" w:rsidR="00A702CC" w:rsidRPr="00A702CC" w:rsidRDefault="00A702CC" w:rsidP="00B902F7">
      <w:pPr>
        <w:pStyle w:val="ListParagraph"/>
        <w:widowControl/>
        <w:numPr>
          <w:ilvl w:val="0"/>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eastAsia="SimSun" w:hAnsi="Times New Roman"/>
          <w:b/>
          <w:bCs/>
          <w:iCs/>
          <w:sz w:val="20"/>
          <w:szCs w:val="20"/>
          <w:lang w:eastAsia="zh-CN"/>
        </w:rPr>
        <w:t>W</w:t>
      </w:r>
      <w:r w:rsidRPr="00A702CC">
        <w:rPr>
          <w:rFonts w:ascii="Times New Roman" w:eastAsia="SimSun" w:hAnsi="Times New Roman"/>
          <w:b/>
          <w:bCs/>
          <w:iCs/>
          <w:sz w:val="20"/>
          <w:szCs w:val="20"/>
          <w:vertAlign w:val="subscript"/>
          <w:lang w:eastAsia="zh-CN"/>
        </w:rPr>
        <w:t>1</w:t>
      </w:r>
      <w:r w:rsidRPr="00A702CC">
        <w:rPr>
          <w:rFonts w:ascii="Times New Roman" w:eastAsia="SimSun" w:hAnsi="Times New Roman"/>
          <w:bCs/>
          <w:iCs/>
          <w:sz w:val="20"/>
          <w:szCs w:val="20"/>
          <w:lang w:eastAsia="zh-CN"/>
        </w:rPr>
        <w:t> is a free selection matrix, with identity matrix as special configuration</w:t>
      </w:r>
    </w:p>
    <w:p w14:paraId="35BED571" w14:textId="77777777" w:rsidR="00A702CC" w:rsidRPr="00A702CC" w:rsidRDefault="00A702CC" w:rsidP="00B902F7">
      <w:pPr>
        <w:pStyle w:val="ListParagraph"/>
        <w:widowControl/>
        <w:numPr>
          <w:ilvl w:val="1"/>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iCs/>
          <w:sz w:val="20"/>
          <w:szCs w:val="20"/>
        </w:rPr>
        <w:t>FFS polarization-common/specific selection</w:t>
      </w:r>
    </w:p>
    <w:p w14:paraId="750F149B" w14:textId="77777777" w:rsidR="00A702CC" w:rsidRPr="00A702CC" w:rsidRDefault="00A702CC" w:rsidP="00B902F7">
      <w:pPr>
        <w:pStyle w:val="ListParagraph"/>
        <w:widowControl/>
        <w:numPr>
          <w:ilvl w:val="0"/>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b/>
          <w:bCs/>
          <w:iCs/>
          <w:sz w:val="20"/>
          <w:szCs w:val="20"/>
        </w:rPr>
        <w:t>W</w:t>
      </w:r>
      <w:r w:rsidRPr="00A702CC">
        <w:rPr>
          <w:rFonts w:ascii="Times New Roman" w:hAnsi="Times New Roman"/>
          <w:b/>
          <w:bCs/>
          <w:iCs/>
          <w:sz w:val="20"/>
          <w:szCs w:val="20"/>
          <w:vertAlign w:val="subscript"/>
        </w:rPr>
        <w:t>f</w:t>
      </w:r>
      <w:r w:rsidRPr="00A702CC">
        <w:rPr>
          <w:rFonts w:ascii="Times New Roman" w:hAnsi="Times New Roman"/>
          <w:iCs/>
          <w:sz w:val="20"/>
          <w:szCs w:val="20"/>
        </w:rPr>
        <w:t> is a DFT based compression matrix in which N3 = N</w:t>
      </w:r>
      <w:r w:rsidRPr="00A702CC">
        <w:rPr>
          <w:rFonts w:ascii="Times New Roman" w:hAnsi="Times New Roman"/>
          <w:iCs/>
          <w:sz w:val="20"/>
          <w:szCs w:val="20"/>
          <w:vertAlign w:val="subscript"/>
        </w:rPr>
        <w:t>CQISubband</w:t>
      </w:r>
      <w:r w:rsidRPr="00A702CC">
        <w:rPr>
          <w:rFonts w:ascii="Times New Roman" w:hAnsi="Times New Roman"/>
          <w:iCs/>
          <w:sz w:val="20"/>
          <w:szCs w:val="20"/>
        </w:rPr>
        <w:t>*R and M</w:t>
      </w:r>
      <w:r w:rsidRPr="00A702CC">
        <w:rPr>
          <w:rFonts w:ascii="Times New Roman" w:hAnsi="Times New Roman"/>
          <w:iCs/>
          <w:sz w:val="20"/>
          <w:szCs w:val="20"/>
          <w:vertAlign w:val="subscript"/>
        </w:rPr>
        <w:t>v</w:t>
      </w:r>
      <w:r w:rsidRPr="00A702CC">
        <w:rPr>
          <w:rFonts w:ascii="Times New Roman" w:hAnsi="Times New Roman"/>
          <w:iCs/>
          <w:sz w:val="20"/>
          <w:szCs w:val="20"/>
        </w:rPr>
        <w:t>&gt;=1</w:t>
      </w:r>
    </w:p>
    <w:p w14:paraId="5E96863A" w14:textId="77777777" w:rsidR="00A702CC" w:rsidRPr="00A702CC" w:rsidRDefault="00A702CC" w:rsidP="00B902F7">
      <w:pPr>
        <w:pStyle w:val="ListParagraph"/>
        <w:widowControl/>
        <w:numPr>
          <w:ilvl w:val="1"/>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iCs/>
          <w:sz w:val="20"/>
          <w:szCs w:val="20"/>
        </w:rPr>
        <w:t>At least one value of M</w:t>
      </w:r>
      <w:r w:rsidRPr="00A702CC">
        <w:rPr>
          <w:rFonts w:ascii="Times New Roman" w:hAnsi="Times New Roman"/>
          <w:iCs/>
          <w:sz w:val="20"/>
          <w:szCs w:val="20"/>
          <w:vertAlign w:val="subscript"/>
        </w:rPr>
        <w:t>v</w:t>
      </w:r>
      <w:r w:rsidRPr="00A702CC">
        <w:rPr>
          <w:rFonts w:ascii="Times New Roman" w:hAnsi="Times New Roman"/>
          <w:iCs/>
          <w:sz w:val="20"/>
          <w:szCs w:val="20"/>
        </w:rPr>
        <w:t>&gt;1 is supported</w:t>
      </w:r>
    </w:p>
    <w:p w14:paraId="4FA84C17" w14:textId="77777777" w:rsidR="00A702CC" w:rsidRPr="00A702CC" w:rsidRDefault="00A702CC" w:rsidP="00B902F7">
      <w:pPr>
        <w:pStyle w:val="ListParagraph"/>
        <w:widowControl/>
        <w:numPr>
          <w:ilvl w:val="2"/>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iCs/>
          <w:sz w:val="20"/>
          <w:szCs w:val="20"/>
        </w:rPr>
        <w:t>Decide on the value(s) of M</w:t>
      </w:r>
      <w:r w:rsidRPr="00A702CC">
        <w:rPr>
          <w:rFonts w:ascii="Times New Roman" w:hAnsi="Times New Roman"/>
          <w:iCs/>
          <w:sz w:val="20"/>
          <w:szCs w:val="20"/>
          <w:vertAlign w:val="subscript"/>
        </w:rPr>
        <w:t>v</w:t>
      </w:r>
      <w:r w:rsidRPr="00A702CC">
        <w:rPr>
          <w:rFonts w:ascii="Times New Roman" w:hAnsi="Times New Roman"/>
          <w:iCs/>
          <w:sz w:val="20"/>
          <w:szCs w:val="20"/>
        </w:rPr>
        <w:t>, e.g. M</w:t>
      </w:r>
      <w:r w:rsidRPr="00A702CC">
        <w:rPr>
          <w:rFonts w:ascii="Times New Roman" w:hAnsi="Times New Roman"/>
          <w:iCs/>
          <w:sz w:val="20"/>
          <w:szCs w:val="20"/>
          <w:vertAlign w:val="subscript"/>
        </w:rPr>
        <w:t>v</w:t>
      </w:r>
      <w:r w:rsidRPr="00A702CC">
        <w:rPr>
          <w:rFonts w:ascii="Times New Roman" w:hAnsi="Times New Roman"/>
          <w:iCs/>
          <w:sz w:val="20"/>
          <w:szCs w:val="20"/>
        </w:rPr>
        <w:t>=2,  in RAN1# 104bis-e</w:t>
      </w:r>
    </w:p>
    <w:p w14:paraId="067BF336" w14:textId="77777777" w:rsidR="00A702CC" w:rsidRPr="00A702CC" w:rsidRDefault="00A702CC" w:rsidP="00B902F7">
      <w:pPr>
        <w:pStyle w:val="ListParagraph"/>
        <w:widowControl/>
        <w:numPr>
          <w:ilvl w:val="1"/>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iCs/>
          <w:sz w:val="20"/>
          <w:szCs w:val="20"/>
        </w:rPr>
        <w:t>Working assumption:  Support of M</w:t>
      </w:r>
      <w:r w:rsidRPr="00A702CC">
        <w:rPr>
          <w:rFonts w:ascii="Times New Roman" w:hAnsi="Times New Roman"/>
          <w:iCs/>
          <w:sz w:val="20"/>
          <w:szCs w:val="20"/>
          <w:vertAlign w:val="subscript"/>
        </w:rPr>
        <w:t>v</w:t>
      </w:r>
      <w:r w:rsidRPr="00A702CC">
        <w:rPr>
          <w:rFonts w:ascii="Times New Roman" w:hAnsi="Times New Roman"/>
          <w:iCs/>
          <w:sz w:val="20"/>
          <w:szCs w:val="20"/>
        </w:rPr>
        <w:t>&gt;1 is a UE optional feature if the UE supports Rel-17 PS codebook enhancement, taking into account UE complexity related to codebook parameters</w:t>
      </w:r>
    </w:p>
    <w:p w14:paraId="5C2E24D3" w14:textId="77777777" w:rsidR="00A702CC" w:rsidRPr="00A702CC" w:rsidRDefault="00A702CC" w:rsidP="00B902F7">
      <w:pPr>
        <w:pStyle w:val="ListParagraph"/>
        <w:widowControl/>
        <w:numPr>
          <w:ilvl w:val="1"/>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iCs/>
          <w:sz w:val="20"/>
          <w:szCs w:val="20"/>
        </w:rPr>
        <w:t xml:space="preserve">FFS candidate value(s)  of R, mechanism for configuring/indicating to the UE and/or mechanism for selecting/reporting by UE for </w:t>
      </w:r>
      <w:r w:rsidRPr="00A702CC">
        <w:rPr>
          <w:rFonts w:ascii="Times New Roman" w:hAnsi="Times New Roman"/>
          <w:b/>
          <w:bCs/>
          <w:iCs/>
          <w:sz w:val="20"/>
          <w:szCs w:val="20"/>
        </w:rPr>
        <w:t>W</w:t>
      </w:r>
      <w:r w:rsidRPr="00A702CC">
        <w:rPr>
          <w:rFonts w:ascii="Times New Roman" w:hAnsi="Times New Roman"/>
          <w:b/>
          <w:bCs/>
          <w:iCs/>
          <w:sz w:val="20"/>
          <w:szCs w:val="20"/>
          <w:vertAlign w:val="subscript"/>
        </w:rPr>
        <w:t>f</w:t>
      </w:r>
    </w:p>
    <w:p w14:paraId="7147940E" w14:textId="77777777" w:rsidR="00A702CC" w:rsidRPr="00A702CC" w:rsidRDefault="00A702CC" w:rsidP="00B902F7">
      <w:pPr>
        <w:pStyle w:val="ListParagraph"/>
        <w:widowControl/>
        <w:numPr>
          <w:ilvl w:val="0"/>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b/>
          <w:bCs/>
          <w:iCs/>
          <w:sz w:val="20"/>
          <w:szCs w:val="20"/>
        </w:rPr>
        <w:t>W</w:t>
      </w:r>
      <w:r w:rsidRPr="00A702CC">
        <w:rPr>
          <w:rFonts w:ascii="Times New Roman" w:hAnsi="Times New Roman"/>
          <w:b/>
          <w:bCs/>
          <w:iCs/>
          <w:sz w:val="20"/>
          <w:szCs w:val="20"/>
          <w:vertAlign w:val="subscript"/>
        </w:rPr>
        <w:t>f</w:t>
      </w:r>
      <w:r w:rsidRPr="00A702CC">
        <w:rPr>
          <w:rFonts w:ascii="Times New Roman" w:hAnsi="Times New Roman"/>
          <w:b/>
          <w:bCs/>
          <w:iCs/>
          <w:sz w:val="20"/>
          <w:szCs w:val="20"/>
        </w:rPr>
        <w:t xml:space="preserve"> </w:t>
      </w:r>
      <w:r w:rsidRPr="00A702CC">
        <w:rPr>
          <w:rFonts w:ascii="Times New Roman" w:hAnsi="Times New Roman"/>
          <w:iCs/>
          <w:sz w:val="20"/>
          <w:szCs w:val="20"/>
        </w:rPr>
        <w:t>can be turned off by gNB. When turned off,</w:t>
      </w:r>
      <w:r w:rsidRPr="00A702CC">
        <w:rPr>
          <w:rFonts w:ascii="Times New Roman" w:hAnsi="Times New Roman"/>
          <w:sz w:val="20"/>
          <w:szCs w:val="20"/>
        </w:rPr>
        <w:t> </w:t>
      </w:r>
      <w:r w:rsidRPr="00A702CC">
        <w:rPr>
          <w:rFonts w:ascii="Times New Roman" w:hAnsi="Times New Roman"/>
          <w:b/>
          <w:bCs/>
          <w:iCs/>
          <w:sz w:val="20"/>
          <w:szCs w:val="20"/>
        </w:rPr>
        <w:t>W</w:t>
      </w:r>
      <w:r w:rsidRPr="00A702CC">
        <w:rPr>
          <w:rFonts w:ascii="Times New Roman" w:hAnsi="Times New Roman"/>
          <w:b/>
          <w:bCs/>
          <w:iCs/>
          <w:sz w:val="20"/>
          <w:szCs w:val="20"/>
          <w:vertAlign w:val="subscript"/>
        </w:rPr>
        <w:t>f</w:t>
      </w:r>
      <w:r w:rsidRPr="00A702CC">
        <w:rPr>
          <w:rFonts w:ascii="Times New Roman" w:hAnsi="Times New Roman"/>
          <w:b/>
          <w:bCs/>
          <w:sz w:val="20"/>
          <w:szCs w:val="20"/>
          <w:vertAlign w:val="subscript"/>
        </w:rPr>
        <w:t> </w:t>
      </w:r>
      <w:r w:rsidRPr="00A702CC">
        <w:rPr>
          <w:rFonts w:ascii="Times New Roman" w:hAnsi="Times New Roman"/>
          <w:sz w:val="20"/>
          <w:szCs w:val="20"/>
          <w:vertAlign w:val="subscript"/>
        </w:rPr>
        <w:t xml:space="preserve"> </w:t>
      </w:r>
      <w:r w:rsidRPr="00A702CC">
        <w:rPr>
          <w:rFonts w:ascii="Times New Roman" w:hAnsi="Times New Roman"/>
          <w:iCs/>
          <w:sz w:val="20"/>
          <w:szCs w:val="20"/>
        </w:rPr>
        <w:t>is an all-one vector (FFS; the length of all-one vector)</w:t>
      </w:r>
    </w:p>
    <w:p w14:paraId="6207E262" w14:textId="77777777" w:rsidR="00A702CC" w:rsidRPr="00A702CC" w:rsidRDefault="00A702CC" w:rsidP="00B902F7">
      <w:pPr>
        <w:pStyle w:val="ListParagraph"/>
        <w:widowControl/>
        <w:numPr>
          <w:ilvl w:val="0"/>
          <w:numId w:val="51"/>
        </w:numPr>
        <w:autoSpaceDE w:val="0"/>
        <w:autoSpaceDN w:val="0"/>
        <w:adjustRightInd w:val="0"/>
        <w:snapToGrid w:val="0"/>
        <w:ind w:leftChars="0"/>
        <w:jc w:val="left"/>
        <w:rPr>
          <w:rFonts w:ascii="Times New Roman" w:eastAsia="SimSun" w:hAnsi="Times New Roman"/>
          <w:bCs/>
          <w:iCs/>
          <w:sz w:val="20"/>
          <w:szCs w:val="20"/>
          <w:lang w:eastAsia="zh-CN"/>
        </w:rPr>
      </w:pPr>
      <w:r w:rsidRPr="00A702CC">
        <w:rPr>
          <w:rFonts w:ascii="Times New Roman" w:hAnsi="Times New Roman"/>
          <w:iCs/>
          <w:sz w:val="20"/>
          <w:szCs w:val="20"/>
        </w:rPr>
        <w:t>FFS other signaling/CSI reporting mechanism for trade-off among signaling overhead, UE complexity and UPT gain</w:t>
      </w:r>
    </w:p>
    <w:p w14:paraId="675A3ACA" w14:textId="2455C202" w:rsidR="009B3E40" w:rsidRPr="00A702CC" w:rsidRDefault="009B3E40" w:rsidP="00A702CC">
      <w:pPr>
        <w:snapToGrid w:val="0"/>
        <w:spacing w:after="0"/>
        <w:rPr>
          <w:lang w:val="en-US" w:eastAsia="ja-JP"/>
        </w:rPr>
      </w:pPr>
    </w:p>
    <w:p w14:paraId="2719FC40" w14:textId="77777777" w:rsidR="00A702CC" w:rsidRPr="00A702CC" w:rsidRDefault="00A702CC" w:rsidP="00A702CC">
      <w:pPr>
        <w:pStyle w:val="ListParagraph"/>
        <w:autoSpaceDE w:val="0"/>
        <w:autoSpaceDN w:val="0"/>
        <w:adjustRightInd w:val="0"/>
        <w:snapToGrid w:val="0"/>
        <w:ind w:leftChars="0" w:left="0"/>
        <w:rPr>
          <w:rFonts w:ascii="Times New Roman" w:eastAsia="SimSun" w:hAnsi="Times New Roman"/>
          <w:b/>
          <w:iCs/>
          <w:sz w:val="20"/>
          <w:szCs w:val="20"/>
        </w:rPr>
      </w:pPr>
      <w:r w:rsidRPr="00A702CC">
        <w:rPr>
          <w:rFonts w:ascii="Times New Roman" w:eastAsia="SimSun" w:hAnsi="Times New Roman"/>
          <w:b/>
          <w:iCs/>
          <w:sz w:val="20"/>
          <w:szCs w:val="20"/>
          <w:highlight w:val="green"/>
        </w:rPr>
        <w:t>Agreement</w:t>
      </w:r>
    </w:p>
    <w:p w14:paraId="2AEEDC0C" w14:textId="77777777" w:rsidR="00A702CC" w:rsidRPr="00A702CC" w:rsidRDefault="00A702CC" w:rsidP="00A702CC">
      <w:pPr>
        <w:pStyle w:val="ListParagraph"/>
        <w:autoSpaceDE w:val="0"/>
        <w:autoSpaceDN w:val="0"/>
        <w:adjustRightInd w:val="0"/>
        <w:snapToGrid w:val="0"/>
        <w:ind w:leftChars="0" w:left="0"/>
        <w:rPr>
          <w:rFonts w:ascii="Times New Roman" w:eastAsia="SimSun" w:hAnsi="Times New Roman"/>
          <w:iCs/>
          <w:sz w:val="20"/>
          <w:szCs w:val="20"/>
        </w:rPr>
      </w:pPr>
      <w:r w:rsidRPr="00A702CC">
        <w:rPr>
          <w:rFonts w:ascii="Times New Roman" w:eastAsia="SimSun" w:hAnsi="Times New Roman"/>
          <w:iCs/>
          <w:sz w:val="20"/>
          <w:szCs w:val="20"/>
        </w:rPr>
        <w:t xml:space="preserve">For PS codebook enhancements utilization DL/UL reciprocity of angle and/or delay, </w:t>
      </w:r>
    </w:p>
    <w:p w14:paraId="287C8610" w14:textId="77777777" w:rsidR="00A702CC" w:rsidRPr="00A702CC" w:rsidRDefault="00A702CC" w:rsidP="00B902F7">
      <w:pPr>
        <w:pStyle w:val="ListParagraph"/>
        <w:widowControl/>
        <w:numPr>
          <w:ilvl w:val="0"/>
          <w:numId w:val="52"/>
        </w:numPr>
        <w:autoSpaceDE w:val="0"/>
        <w:autoSpaceDN w:val="0"/>
        <w:adjustRightInd w:val="0"/>
        <w:snapToGrid w:val="0"/>
        <w:ind w:leftChars="0"/>
        <w:jc w:val="left"/>
        <w:rPr>
          <w:rFonts w:ascii="Times New Roman" w:eastAsia="SimSun" w:hAnsi="Times New Roman"/>
          <w:iCs/>
          <w:sz w:val="20"/>
          <w:szCs w:val="20"/>
        </w:rPr>
      </w:pPr>
      <w:r w:rsidRPr="00A702CC">
        <w:rPr>
          <w:rFonts w:ascii="Times New Roman" w:eastAsia="SimSun" w:hAnsi="Times New Roman"/>
          <w:iCs/>
          <w:sz w:val="20"/>
          <w:szCs w:val="20"/>
        </w:rPr>
        <w:t>W</w:t>
      </w:r>
      <w:r w:rsidRPr="00A702CC">
        <w:rPr>
          <w:rFonts w:ascii="Times New Roman" w:eastAsia="SimSun" w:hAnsi="Times New Roman"/>
          <w:iCs/>
          <w:sz w:val="20"/>
          <w:szCs w:val="20"/>
          <w:vertAlign w:val="subscript"/>
        </w:rPr>
        <w:t>1</w:t>
      </w:r>
      <w:r w:rsidRPr="00A702CC">
        <w:rPr>
          <w:rFonts w:ascii="Times New Roman" w:eastAsia="SimSun" w:hAnsi="Times New Roman"/>
          <w:iCs/>
          <w:sz w:val="20"/>
          <w:szCs w:val="20"/>
        </w:rPr>
        <w:t xml:space="preserve"> </w:t>
      </w:r>
      <w:r w:rsidRPr="00A702CC">
        <w:rPr>
          <w:rFonts w:ascii="Cambria Math" w:eastAsia="SimSun" w:hAnsi="Cambria Math" w:cs="Cambria Math"/>
          <w:iCs/>
          <w:sz w:val="20"/>
          <w:szCs w:val="20"/>
        </w:rPr>
        <w:t>∈</w:t>
      </w:r>
      <w:r w:rsidRPr="00A702CC">
        <w:rPr>
          <w:rFonts w:ascii="Times New Roman" w:eastAsia="SimSun" w:hAnsi="Times New Roman"/>
          <w:iCs/>
          <w:color w:val="FF0000"/>
          <w:sz w:val="20"/>
          <w:szCs w:val="20"/>
        </w:rPr>
        <w:t xml:space="preserve"> </w:t>
      </w:r>
      <w:r w:rsidRPr="00A702CC">
        <w:rPr>
          <w:rFonts w:ascii="Times New Roman" w:eastAsia="SimSun" w:hAnsi="Times New Roman"/>
          <w:iCs/>
          <w:sz w:val="20"/>
          <w:szCs w:val="20"/>
        </w:rPr>
        <w:t>N^{P×K</w:t>
      </w:r>
      <w:r w:rsidRPr="00A702CC">
        <w:rPr>
          <w:rFonts w:ascii="Times New Roman" w:eastAsia="SimSun" w:hAnsi="Times New Roman"/>
          <w:iCs/>
          <w:sz w:val="20"/>
          <w:szCs w:val="20"/>
          <w:vertAlign w:val="subscript"/>
        </w:rPr>
        <w:t>1</w:t>
      </w:r>
      <w:r w:rsidRPr="00A702CC">
        <w:rPr>
          <w:rFonts w:ascii="Times New Roman" w:eastAsia="SimSun" w:hAnsi="Times New Roman"/>
          <w:iCs/>
          <w:sz w:val="20"/>
          <w:szCs w:val="20"/>
        </w:rPr>
        <w:t>} (K</w:t>
      </w:r>
      <w:r w:rsidRPr="00A702CC">
        <w:rPr>
          <w:rFonts w:ascii="Times New Roman" w:eastAsia="SimSun" w:hAnsi="Times New Roman"/>
          <w:iCs/>
          <w:sz w:val="20"/>
          <w:szCs w:val="20"/>
          <w:vertAlign w:val="subscript"/>
        </w:rPr>
        <w:t>1</w:t>
      </w:r>
      <w:r w:rsidRPr="00A702CC">
        <w:rPr>
          <w:rFonts w:ascii="Times New Roman" w:eastAsia="SimSun" w:hAnsi="Times New Roman"/>
          <w:iCs/>
          <w:sz w:val="20"/>
          <w:szCs w:val="20"/>
        </w:rPr>
        <w:t>≤P) is a port selection matrix in order to freely select K</w:t>
      </w:r>
      <w:r w:rsidRPr="00A702CC">
        <w:rPr>
          <w:rFonts w:ascii="Times New Roman" w:eastAsia="SimSun" w:hAnsi="Times New Roman"/>
          <w:iCs/>
          <w:sz w:val="20"/>
          <w:szCs w:val="20"/>
          <w:vertAlign w:val="subscript"/>
        </w:rPr>
        <w:t>1</w:t>
      </w:r>
      <w:r w:rsidRPr="00A702CC">
        <w:rPr>
          <w:rFonts w:ascii="Times New Roman" w:eastAsia="SimSun" w:hAnsi="Times New Roman"/>
          <w:iCs/>
          <w:sz w:val="20"/>
          <w:szCs w:val="20"/>
        </w:rPr>
        <w:t xml:space="preserve"> ports out of P CSI-RS ports or K</w:t>
      </w:r>
      <w:r w:rsidRPr="00A702CC">
        <w:rPr>
          <w:rFonts w:ascii="Times New Roman" w:eastAsia="SimSun" w:hAnsi="Times New Roman"/>
          <w:iCs/>
          <w:sz w:val="20"/>
          <w:szCs w:val="20"/>
          <w:vertAlign w:val="subscript"/>
        </w:rPr>
        <w:t>1</w:t>
      </w:r>
      <w:r w:rsidRPr="00A702CC">
        <w:rPr>
          <w:rFonts w:ascii="Times New Roman" w:eastAsia="SimSun" w:hAnsi="Times New Roman"/>
          <w:iCs/>
          <w:sz w:val="20"/>
          <w:szCs w:val="20"/>
        </w:rPr>
        <w:t xml:space="preserve">/2 ports out of P /2 CSI-RS ports </w:t>
      </w:r>
    </w:p>
    <w:p w14:paraId="4C2FD526" w14:textId="77777777" w:rsidR="00A702CC" w:rsidRPr="00A702CC" w:rsidRDefault="00A702CC" w:rsidP="00B902F7">
      <w:pPr>
        <w:pStyle w:val="ListParagraph"/>
        <w:widowControl/>
        <w:numPr>
          <w:ilvl w:val="0"/>
          <w:numId w:val="52"/>
        </w:numPr>
        <w:autoSpaceDE w:val="0"/>
        <w:autoSpaceDN w:val="0"/>
        <w:adjustRightInd w:val="0"/>
        <w:snapToGrid w:val="0"/>
        <w:ind w:leftChars="0"/>
        <w:jc w:val="left"/>
        <w:rPr>
          <w:rFonts w:ascii="Times New Roman" w:eastAsia="SimSun" w:hAnsi="Times New Roman"/>
          <w:iCs/>
          <w:sz w:val="20"/>
          <w:szCs w:val="20"/>
        </w:rPr>
      </w:pPr>
      <w:r w:rsidRPr="00A702CC">
        <w:rPr>
          <w:rFonts w:ascii="Times New Roman" w:eastAsia="SimSun" w:hAnsi="Times New Roman"/>
          <w:iCs/>
          <w:sz w:val="20"/>
          <w:szCs w:val="20"/>
        </w:rPr>
        <w:t xml:space="preserve">Note that P is the number of CSI-RS ports for port selection (whose value depends on the outcome of the CSI-RS related study). </w:t>
      </w:r>
      <w:r w:rsidRPr="00A702CC">
        <w:rPr>
          <w:rFonts w:ascii="Times New Roman" w:eastAsia="SimSun" w:hAnsi="Times New Roman"/>
          <w:iCs/>
          <w:sz w:val="20"/>
          <w:szCs w:val="20"/>
          <w:vertAlign w:val="subscript"/>
        </w:rPr>
        <w:t xml:space="preserve"> </w:t>
      </w:r>
    </w:p>
    <w:p w14:paraId="6210FBA1" w14:textId="77777777" w:rsidR="00A702CC" w:rsidRPr="00A702CC" w:rsidRDefault="00A702CC" w:rsidP="00A702CC">
      <w:pPr>
        <w:snapToGrid w:val="0"/>
        <w:spacing w:after="0"/>
        <w:rPr>
          <w:iCs/>
          <w:lang w:val="en-US" w:eastAsia="x-none"/>
        </w:rPr>
      </w:pPr>
    </w:p>
    <w:p w14:paraId="40922DC0" w14:textId="77777777" w:rsidR="00A702CC" w:rsidRPr="00A702CC" w:rsidRDefault="00A702CC" w:rsidP="00A702CC">
      <w:pPr>
        <w:pStyle w:val="ListParagraph"/>
        <w:autoSpaceDE w:val="0"/>
        <w:autoSpaceDN w:val="0"/>
        <w:adjustRightInd w:val="0"/>
        <w:snapToGrid w:val="0"/>
        <w:ind w:leftChars="0" w:left="0"/>
        <w:rPr>
          <w:rFonts w:ascii="Times New Roman" w:eastAsia="SimSun" w:hAnsi="Times New Roman"/>
          <w:b/>
          <w:iCs/>
          <w:sz w:val="20"/>
          <w:szCs w:val="20"/>
        </w:rPr>
      </w:pPr>
      <w:r w:rsidRPr="00A702CC">
        <w:rPr>
          <w:rFonts w:ascii="Times New Roman" w:eastAsia="SimSun" w:hAnsi="Times New Roman"/>
          <w:b/>
          <w:iCs/>
          <w:sz w:val="20"/>
          <w:szCs w:val="20"/>
          <w:highlight w:val="green"/>
        </w:rPr>
        <w:t>Agreement</w:t>
      </w:r>
    </w:p>
    <w:p w14:paraId="42F1E58F" w14:textId="77777777" w:rsidR="00A702CC" w:rsidRPr="00A702CC" w:rsidRDefault="00A702CC" w:rsidP="00A702CC">
      <w:pPr>
        <w:pStyle w:val="ListParagraph"/>
        <w:autoSpaceDE w:val="0"/>
        <w:autoSpaceDN w:val="0"/>
        <w:adjustRightInd w:val="0"/>
        <w:snapToGrid w:val="0"/>
        <w:ind w:leftChars="0" w:left="0"/>
        <w:rPr>
          <w:rFonts w:ascii="Times New Roman" w:hAnsi="Times New Roman"/>
          <w:iCs/>
          <w:sz w:val="20"/>
          <w:szCs w:val="20"/>
        </w:rPr>
      </w:pPr>
      <w:r w:rsidRPr="00A702CC">
        <w:rPr>
          <w:rFonts w:ascii="Times New Roman" w:eastAsia="SimSun" w:hAnsi="Times New Roman"/>
          <w:iCs/>
          <w:sz w:val="20"/>
          <w:szCs w:val="20"/>
        </w:rPr>
        <w:t>For PS codebook enhancements utilization DL/UL reciprocity of angle and/or delay, study</w:t>
      </w:r>
      <w:r w:rsidRPr="00A702CC">
        <w:rPr>
          <w:rFonts w:ascii="Times New Roman" w:hAnsi="Times New Roman"/>
          <w:iCs/>
          <w:sz w:val="20"/>
          <w:szCs w:val="20"/>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55006B60" w14:textId="77777777" w:rsidR="00A702CC" w:rsidRPr="00A702CC" w:rsidRDefault="00A702CC" w:rsidP="00B902F7">
      <w:pPr>
        <w:pStyle w:val="ListParagraph"/>
        <w:widowControl/>
        <w:numPr>
          <w:ilvl w:val="0"/>
          <w:numId w:val="52"/>
        </w:numPr>
        <w:autoSpaceDE w:val="0"/>
        <w:autoSpaceDN w:val="0"/>
        <w:adjustRightInd w:val="0"/>
        <w:snapToGrid w:val="0"/>
        <w:ind w:leftChars="0"/>
        <w:jc w:val="left"/>
        <w:rPr>
          <w:rFonts w:ascii="Times New Roman" w:eastAsia="SimSun" w:hAnsi="Times New Roman"/>
          <w:iCs/>
          <w:sz w:val="20"/>
          <w:szCs w:val="20"/>
        </w:rPr>
      </w:pPr>
      <w:r w:rsidRPr="00A702CC">
        <w:rPr>
          <w:rFonts w:ascii="Times New Roman" w:eastAsia="SimSun" w:hAnsi="Times New Roman"/>
          <w:iCs/>
          <w:sz w:val="20"/>
          <w:szCs w:val="20"/>
        </w:rPr>
        <w:t>Option 0: No further CSI-RS enhancement as the baseline</w:t>
      </w:r>
    </w:p>
    <w:p w14:paraId="0C242635" w14:textId="77777777" w:rsidR="00A702CC" w:rsidRPr="00A702CC" w:rsidRDefault="00A702CC" w:rsidP="00B902F7">
      <w:pPr>
        <w:pStyle w:val="ListParagraph"/>
        <w:widowControl/>
        <w:numPr>
          <w:ilvl w:val="0"/>
          <w:numId w:val="52"/>
        </w:numPr>
        <w:autoSpaceDE w:val="0"/>
        <w:autoSpaceDN w:val="0"/>
        <w:adjustRightInd w:val="0"/>
        <w:snapToGrid w:val="0"/>
        <w:ind w:leftChars="0"/>
        <w:jc w:val="left"/>
        <w:rPr>
          <w:rFonts w:ascii="Times New Roman" w:eastAsia="SimSun" w:hAnsi="Times New Roman"/>
          <w:iCs/>
          <w:sz w:val="20"/>
          <w:szCs w:val="20"/>
        </w:rPr>
      </w:pPr>
      <w:r w:rsidRPr="00A702CC">
        <w:rPr>
          <w:rFonts w:ascii="Times New Roman" w:eastAsia="SimSun" w:hAnsi="Times New Roman"/>
          <w:iCs/>
          <w:sz w:val="20"/>
          <w:szCs w:val="20"/>
        </w:rPr>
        <w:t>Option 1: Support configuring a lower CSI-RS density per CSI-RS resource, e.g. 0.25</w:t>
      </w:r>
    </w:p>
    <w:p w14:paraId="61DA7B0C" w14:textId="77777777" w:rsidR="00A702CC" w:rsidRPr="00A702CC" w:rsidRDefault="00A702CC" w:rsidP="00B902F7">
      <w:pPr>
        <w:pStyle w:val="ListParagraph"/>
        <w:widowControl/>
        <w:numPr>
          <w:ilvl w:val="0"/>
          <w:numId w:val="52"/>
        </w:numPr>
        <w:autoSpaceDE w:val="0"/>
        <w:autoSpaceDN w:val="0"/>
        <w:adjustRightInd w:val="0"/>
        <w:snapToGrid w:val="0"/>
        <w:ind w:leftChars="0"/>
        <w:jc w:val="left"/>
        <w:rPr>
          <w:rFonts w:ascii="Times New Roman" w:eastAsia="SimSun" w:hAnsi="Times New Roman"/>
          <w:iCs/>
          <w:sz w:val="20"/>
          <w:szCs w:val="20"/>
        </w:rPr>
      </w:pPr>
      <w:r w:rsidRPr="00A702CC">
        <w:rPr>
          <w:rFonts w:ascii="Times New Roman" w:eastAsia="SimSun" w:hAnsi="Times New Roman"/>
          <w:iCs/>
          <w:sz w:val="20"/>
          <w:szCs w:val="20"/>
        </w:rPr>
        <w:t>Option 2: Support configuring one or multiple CSI-RS patterns per CSI-RS resource associated with Rel-17 PS codebook</w:t>
      </w:r>
    </w:p>
    <w:p w14:paraId="15AF5341" w14:textId="77777777" w:rsidR="00A702CC" w:rsidRPr="00A702CC" w:rsidRDefault="00A702CC" w:rsidP="00B902F7">
      <w:pPr>
        <w:pStyle w:val="ListParagraph"/>
        <w:widowControl/>
        <w:numPr>
          <w:ilvl w:val="0"/>
          <w:numId w:val="52"/>
        </w:numPr>
        <w:autoSpaceDE w:val="0"/>
        <w:autoSpaceDN w:val="0"/>
        <w:adjustRightInd w:val="0"/>
        <w:snapToGrid w:val="0"/>
        <w:ind w:leftChars="0"/>
        <w:jc w:val="left"/>
        <w:rPr>
          <w:rFonts w:ascii="Times New Roman" w:eastAsia="SimSun" w:hAnsi="Times New Roman"/>
          <w:iCs/>
          <w:sz w:val="20"/>
          <w:szCs w:val="20"/>
        </w:rPr>
      </w:pPr>
      <w:r w:rsidRPr="00A702CC">
        <w:rPr>
          <w:rFonts w:ascii="Times New Roman" w:eastAsia="SimSun" w:hAnsi="Times New Roman"/>
          <w:iCs/>
          <w:sz w:val="20"/>
          <w:szCs w:val="20"/>
        </w:rPr>
        <w:t>Option 3: Support configuring multiple CSI-RS resources per CSI reporting configuration associated with Rel-17 PS codebook</w:t>
      </w:r>
    </w:p>
    <w:p w14:paraId="02199A91" w14:textId="77777777" w:rsidR="00A702CC" w:rsidRPr="00A702CC" w:rsidRDefault="00A702CC" w:rsidP="00A702CC">
      <w:pPr>
        <w:snapToGrid w:val="0"/>
        <w:spacing w:after="0"/>
        <w:rPr>
          <w:lang w:val="en-US" w:eastAsia="x-none"/>
        </w:rPr>
      </w:pPr>
    </w:p>
    <w:p w14:paraId="2B4B57C3" w14:textId="77777777" w:rsidR="00A702CC" w:rsidRPr="00A702CC" w:rsidRDefault="00A702CC" w:rsidP="00A702CC">
      <w:pPr>
        <w:snapToGrid w:val="0"/>
        <w:spacing w:after="0"/>
        <w:rPr>
          <w:b/>
          <w:bCs/>
          <w:highlight w:val="green"/>
          <w:lang w:eastAsia="x-none"/>
        </w:rPr>
      </w:pPr>
      <w:r w:rsidRPr="00A702CC">
        <w:rPr>
          <w:b/>
          <w:bCs/>
          <w:highlight w:val="green"/>
          <w:lang w:eastAsia="x-none"/>
        </w:rPr>
        <w:t>Agreement</w:t>
      </w:r>
    </w:p>
    <w:p w14:paraId="04729855" w14:textId="77777777" w:rsidR="00A702CC" w:rsidRPr="00A702CC" w:rsidRDefault="00A702CC" w:rsidP="00A702CC">
      <w:pPr>
        <w:snapToGrid w:val="0"/>
        <w:spacing w:after="0"/>
        <w:jc w:val="both"/>
        <w:rPr>
          <w:iCs/>
        </w:rPr>
      </w:pPr>
      <w:r w:rsidRPr="00A702CC">
        <w:rPr>
          <w:iCs/>
        </w:rPr>
        <w:t>For CSI measurement associated to a reporting setting CSI-ReportConfig for NCJT, the UE can be configured with K</w:t>
      </w:r>
      <w:r w:rsidRPr="00A702CC">
        <w:rPr>
          <w:iCs/>
          <w:vertAlign w:val="subscript"/>
        </w:rPr>
        <w:t>s</w:t>
      </w:r>
      <w:r w:rsidRPr="00A702CC">
        <w:rPr>
          <w:iCs/>
        </w:rPr>
        <w:t xml:space="preserve"> ≥ 2 NZP CSI-RS resources in a CSI-RS resource set for CMR and N ≥ 1 NZP CSI-RS resource pairs whereas each pair is used for a NCJT measurement hypothesis </w:t>
      </w:r>
    </w:p>
    <w:p w14:paraId="3B4A99BF" w14:textId="77777777" w:rsidR="00A702CC" w:rsidRPr="00A702CC" w:rsidRDefault="00A702CC" w:rsidP="00B902F7">
      <w:pPr>
        <w:pStyle w:val="ListParagraph"/>
        <w:widowControl/>
        <w:numPr>
          <w:ilvl w:val="0"/>
          <w:numId w:val="14"/>
        </w:numPr>
        <w:autoSpaceDE w:val="0"/>
        <w:autoSpaceDN w:val="0"/>
        <w:adjustRightInd w:val="0"/>
        <w:snapToGrid w:val="0"/>
        <w:ind w:leftChars="0"/>
        <w:rPr>
          <w:rFonts w:ascii="Times New Roman" w:eastAsia="Malgun Gothic" w:hAnsi="Times New Roman"/>
          <w:iCs/>
          <w:sz w:val="20"/>
          <w:szCs w:val="20"/>
        </w:rPr>
      </w:pPr>
      <w:r w:rsidRPr="00A702CC">
        <w:rPr>
          <w:rFonts w:ascii="Times New Roman" w:eastAsia="Malgun Gothic" w:hAnsi="Times New Roman"/>
          <w:iCs/>
          <w:sz w:val="20"/>
          <w:szCs w:val="20"/>
        </w:rPr>
        <w:t>Configure UE with two CMR groups with K</w:t>
      </w:r>
      <w:r w:rsidRPr="00A702CC">
        <w:rPr>
          <w:rFonts w:ascii="Times New Roman" w:eastAsia="Malgun Gothic" w:hAnsi="Times New Roman"/>
          <w:iCs/>
          <w:sz w:val="20"/>
          <w:szCs w:val="20"/>
          <w:vertAlign w:val="subscript"/>
        </w:rPr>
        <w:t>s</w:t>
      </w:r>
      <w:r w:rsidRPr="00A702CC">
        <w:rPr>
          <w:rFonts w:ascii="Times New Roman" w:eastAsia="Malgun Gothic" w:hAnsi="Times New Roman"/>
          <w:iCs/>
          <w:sz w:val="20"/>
          <w:szCs w:val="20"/>
        </w:rPr>
        <w:t>=K</w:t>
      </w:r>
      <w:r w:rsidRPr="00A702CC">
        <w:rPr>
          <w:rFonts w:ascii="Times New Roman" w:eastAsia="Malgun Gothic" w:hAnsi="Times New Roman"/>
          <w:iCs/>
          <w:sz w:val="20"/>
          <w:szCs w:val="20"/>
          <w:vertAlign w:val="subscript"/>
        </w:rPr>
        <w:t>1</w:t>
      </w:r>
      <w:r w:rsidRPr="00A702CC">
        <w:rPr>
          <w:rFonts w:ascii="Times New Roman" w:eastAsia="Malgun Gothic" w:hAnsi="Times New Roman"/>
          <w:iCs/>
          <w:sz w:val="20"/>
          <w:szCs w:val="20"/>
        </w:rPr>
        <w:t>+K</w:t>
      </w:r>
      <w:r w:rsidRPr="00A702CC">
        <w:rPr>
          <w:rFonts w:ascii="Times New Roman" w:eastAsia="Malgun Gothic" w:hAnsi="Times New Roman"/>
          <w:iCs/>
          <w:sz w:val="20"/>
          <w:szCs w:val="20"/>
          <w:vertAlign w:val="subscript"/>
        </w:rPr>
        <w:t xml:space="preserve">2 </w:t>
      </w:r>
      <w:r w:rsidRPr="00A702CC">
        <w:rPr>
          <w:rFonts w:ascii="Times New Roman" w:eastAsia="Malgun Gothic" w:hAnsi="Times New Roman"/>
          <w:iCs/>
          <w:sz w:val="20"/>
          <w:szCs w:val="20"/>
        </w:rPr>
        <w:t xml:space="preserve">CMRs. CMR pairs are determined from two CMR groups by following method(s). </w:t>
      </w:r>
    </w:p>
    <w:p w14:paraId="37F8F5F3" w14:textId="77777777" w:rsidR="00A702CC" w:rsidRPr="00A702CC" w:rsidRDefault="00A702CC" w:rsidP="00B902F7">
      <w:pPr>
        <w:numPr>
          <w:ilvl w:val="1"/>
          <w:numId w:val="14"/>
        </w:numPr>
        <w:overflowPunct/>
        <w:autoSpaceDE/>
        <w:autoSpaceDN/>
        <w:adjustRightInd/>
        <w:snapToGrid w:val="0"/>
        <w:spacing w:after="0"/>
        <w:textAlignment w:val="auto"/>
        <w:rPr>
          <w:rFonts w:eastAsia="Malgun Gothic"/>
          <w:iCs/>
        </w:rPr>
      </w:pPr>
      <w:r w:rsidRPr="00A702CC">
        <w:rPr>
          <w:rFonts w:eastAsia="Malgun Gothic"/>
          <w:iCs/>
        </w:rPr>
        <w:t>K</w:t>
      </w:r>
      <w:r w:rsidRPr="00A702CC">
        <w:rPr>
          <w:rFonts w:eastAsia="Malgun Gothic"/>
          <w:iCs/>
          <w:vertAlign w:val="subscript"/>
        </w:rPr>
        <w:t>1</w:t>
      </w:r>
      <w:r w:rsidRPr="00A702CC">
        <w:rPr>
          <w:rFonts w:eastAsia="Malgun Gothic"/>
          <w:iCs/>
        </w:rPr>
        <w:t xml:space="preserve"> and K</w:t>
      </w:r>
      <w:r w:rsidRPr="00A702CC">
        <w:rPr>
          <w:rFonts w:eastAsia="Malgun Gothic"/>
          <w:iCs/>
          <w:vertAlign w:val="subscript"/>
        </w:rPr>
        <w:t>2</w:t>
      </w:r>
      <w:r w:rsidRPr="00A702CC">
        <w:rPr>
          <w:rFonts w:eastAsia="Malgun Gothic"/>
          <w:iCs/>
        </w:rPr>
        <w:t xml:space="preserve"> are the number of CMRs in two groups respectively. FFS K</w:t>
      </w:r>
      <w:r w:rsidRPr="00A702CC">
        <w:rPr>
          <w:rFonts w:eastAsia="Malgun Gothic"/>
          <w:iCs/>
          <w:vertAlign w:val="subscript"/>
        </w:rPr>
        <w:t>1</w:t>
      </w:r>
      <w:r w:rsidRPr="00A702CC">
        <w:rPr>
          <w:rFonts w:eastAsia="Malgun Gothic"/>
          <w:iCs/>
        </w:rPr>
        <w:t>=K</w:t>
      </w:r>
      <w:r w:rsidRPr="00A702CC">
        <w:rPr>
          <w:rFonts w:eastAsia="Malgun Gothic"/>
          <w:iCs/>
          <w:vertAlign w:val="subscript"/>
        </w:rPr>
        <w:t>2</w:t>
      </w:r>
      <w:r w:rsidRPr="00A702CC">
        <w:rPr>
          <w:rFonts w:eastAsia="Malgun Gothic"/>
          <w:iCs/>
        </w:rPr>
        <w:t xml:space="preserve"> or different K</w:t>
      </w:r>
      <w:r w:rsidRPr="00A702CC">
        <w:rPr>
          <w:rFonts w:eastAsia="Malgun Gothic"/>
          <w:iCs/>
          <w:vertAlign w:val="subscript"/>
        </w:rPr>
        <w:t>1</w:t>
      </w:r>
      <w:r w:rsidRPr="00A702CC">
        <w:rPr>
          <w:rFonts w:eastAsia="Malgun Gothic"/>
          <w:iCs/>
        </w:rPr>
        <w:t>/K</w:t>
      </w:r>
      <w:r w:rsidRPr="00A702CC">
        <w:rPr>
          <w:rFonts w:eastAsia="Malgun Gothic"/>
          <w:iCs/>
          <w:vertAlign w:val="subscript"/>
        </w:rPr>
        <w:t>2</w:t>
      </w:r>
      <w:r w:rsidRPr="00A702CC">
        <w:rPr>
          <w:rFonts w:eastAsia="Malgun Gothic"/>
          <w:iCs/>
        </w:rPr>
        <w:t>.</w:t>
      </w:r>
    </w:p>
    <w:p w14:paraId="650042A4" w14:textId="77777777" w:rsidR="00A702CC" w:rsidRPr="00A702CC" w:rsidRDefault="00A702CC" w:rsidP="00B902F7">
      <w:pPr>
        <w:numPr>
          <w:ilvl w:val="1"/>
          <w:numId w:val="14"/>
        </w:numPr>
        <w:overflowPunct/>
        <w:autoSpaceDE/>
        <w:autoSpaceDN/>
        <w:adjustRightInd/>
        <w:snapToGrid w:val="0"/>
        <w:spacing w:after="0"/>
        <w:textAlignment w:val="auto"/>
        <w:rPr>
          <w:rFonts w:eastAsia="Malgun Gothic"/>
          <w:iCs/>
        </w:rPr>
      </w:pPr>
      <w:r w:rsidRPr="00A702CC">
        <w:rPr>
          <w:rFonts w:eastAsia="Malgun Gothic"/>
          <w:iCs/>
        </w:rPr>
        <w:t>Note that CMRs in each CMR group can be used for both NCJT and Single-TRP measurement hypotheses</w:t>
      </w:r>
    </w:p>
    <w:p w14:paraId="560985D6" w14:textId="77777777" w:rsidR="00A702CC" w:rsidRPr="00A702CC" w:rsidRDefault="00A702CC" w:rsidP="00B902F7">
      <w:pPr>
        <w:numPr>
          <w:ilvl w:val="1"/>
          <w:numId w:val="14"/>
        </w:numPr>
        <w:overflowPunct/>
        <w:autoSpaceDE/>
        <w:autoSpaceDN/>
        <w:adjustRightInd/>
        <w:snapToGrid w:val="0"/>
        <w:spacing w:after="0"/>
        <w:textAlignment w:val="auto"/>
        <w:rPr>
          <w:rFonts w:eastAsia="Malgun Gothic"/>
          <w:iCs/>
        </w:rPr>
      </w:pPr>
      <w:r w:rsidRPr="00A702CC">
        <w:rPr>
          <w:rFonts w:eastAsia="Malgun Gothic"/>
          <w:iCs/>
        </w:rPr>
        <w:t>N CMR pairs are higher-layer configured by selecting from all possible pairs</w:t>
      </w:r>
    </w:p>
    <w:p w14:paraId="46605109" w14:textId="77777777" w:rsidR="00A702CC" w:rsidRPr="00A702CC" w:rsidRDefault="00A702CC" w:rsidP="00B902F7">
      <w:pPr>
        <w:pStyle w:val="ListParagraph"/>
        <w:widowControl/>
        <w:numPr>
          <w:ilvl w:val="2"/>
          <w:numId w:val="14"/>
        </w:numPr>
        <w:snapToGrid w:val="0"/>
        <w:ind w:leftChars="0"/>
        <w:jc w:val="left"/>
        <w:rPr>
          <w:rFonts w:ascii="Times New Roman" w:eastAsia="Malgun Gothic" w:hAnsi="Times New Roman"/>
          <w:iCs/>
          <w:sz w:val="20"/>
          <w:szCs w:val="20"/>
          <w:lang w:eastAsia="ko-KR"/>
        </w:rPr>
      </w:pPr>
      <w:r w:rsidRPr="00A702CC">
        <w:rPr>
          <w:rFonts w:ascii="Times New Roman" w:eastAsia="Malgun Gothic" w:hAnsi="Times New Roman"/>
          <w:iCs/>
          <w:sz w:val="20"/>
          <w:szCs w:val="20"/>
          <w:lang w:eastAsia="ko-KR"/>
        </w:rPr>
        <w:t>signalling mechanism can be discussed further, e.g. using a bitmap</w:t>
      </w:r>
    </w:p>
    <w:p w14:paraId="7811AE7E" w14:textId="77777777" w:rsidR="00A702CC" w:rsidRPr="00A702CC" w:rsidRDefault="00A702CC" w:rsidP="00B902F7">
      <w:pPr>
        <w:pStyle w:val="ListParagraph"/>
        <w:widowControl/>
        <w:numPr>
          <w:ilvl w:val="2"/>
          <w:numId w:val="14"/>
        </w:numPr>
        <w:snapToGrid w:val="0"/>
        <w:ind w:leftChars="0"/>
        <w:jc w:val="left"/>
        <w:rPr>
          <w:rFonts w:ascii="Times New Roman" w:eastAsia="Malgun Gothic" w:hAnsi="Times New Roman"/>
          <w:iCs/>
          <w:sz w:val="20"/>
          <w:szCs w:val="20"/>
          <w:lang w:eastAsia="ko-KR"/>
        </w:rPr>
      </w:pPr>
      <w:r w:rsidRPr="00A702CC">
        <w:rPr>
          <w:rFonts w:ascii="Times New Roman" w:eastAsia="Malgun Gothic" w:hAnsi="Times New Roman"/>
          <w:iCs/>
          <w:sz w:val="20"/>
          <w:szCs w:val="20"/>
          <w:lang w:eastAsia="ko-KR"/>
        </w:rPr>
        <w:t>FFS: Whether MAC-CE or RRC+MAC CE indication is needed</w:t>
      </w:r>
    </w:p>
    <w:p w14:paraId="59600B03" w14:textId="77777777" w:rsidR="00A702CC" w:rsidRPr="00A702CC" w:rsidRDefault="00A702CC" w:rsidP="00B902F7">
      <w:pPr>
        <w:pStyle w:val="ListParagraph"/>
        <w:widowControl/>
        <w:numPr>
          <w:ilvl w:val="2"/>
          <w:numId w:val="14"/>
        </w:numPr>
        <w:snapToGrid w:val="0"/>
        <w:ind w:leftChars="0"/>
        <w:jc w:val="left"/>
        <w:rPr>
          <w:rFonts w:ascii="Times New Roman" w:eastAsia="Malgun Gothic" w:hAnsi="Times New Roman"/>
          <w:iCs/>
          <w:sz w:val="20"/>
          <w:szCs w:val="20"/>
          <w:lang w:eastAsia="ko-KR"/>
        </w:rPr>
      </w:pPr>
      <w:r w:rsidRPr="00A702CC">
        <w:rPr>
          <w:rFonts w:ascii="Times New Roman" w:eastAsia="Malgun Gothic" w:hAnsi="Times New Roman"/>
          <w:iCs/>
          <w:sz w:val="20"/>
          <w:szCs w:val="20"/>
          <w:lang w:eastAsia="ko-KR"/>
        </w:rPr>
        <w:t>FFS: how to support NCJT measurement hypotheses in FR2</w:t>
      </w:r>
    </w:p>
    <w:p w14:paraId="54935A04" w14:textId="77777777" w:rsidR="00A702CC" w:rsidRPr="00A702CC" w:rsidRDefault="00A702CC" w:rsidP="00B902F7">
      <w:pPr>
        <w:pStyle w:val="ListParagraph"/>
        <w:widowControl/>
        <w:numPr>
          <w:ilvl w:val="0"/>
          <w:numId w:val="14"/>
        </w:numPr>
        <w:autoSpaceDE w:val="0"/>
        <w:autoSpaceDN w:val="0"/>
        <w:adjustRightInd w:val="0"/>
        <w:snapToGrid w:val="0"/>
        <w:ind w:leftChars="0"/>
        <w:rPr>
          <w:rFonts w:ascii="Times New Roman" w:eastAsia="Malgun Gothic" w:hAnsi="Times New Roman"/>
          <w:iCs/>
          <w:sz w:val="20"/>
          <w:szCs w:val="20"/>
        </w:rPr>
      </w:pPr>
      <w:r w:rsidRPr="00A702CC">
        <w:rPr>
          <w:rFonts w:ascii="Times New Roman" w:eastAsia="Malgun Gothic" w:hAnsi="Times New Roman"/>
          <w:iCs/>
          <w:sz w:val="20"/>
          <w:szCs w:val="20"/>
        </w:rPr>
        <w:t>Support N=1 and Ks =2, FFS other maximal values of N&gt;1 and K</w:t>
      </w:r>
      <w:r w:rsidRPr="00A702CC">
        <w:rPr>
          <w:rFonts w:ascii="Times New Roman" w:eastAsia="Malgun Gothic" w:hAnsi="Times New Roman"/>
          <w:iCs/>
          <w:sz w:val="20"/>
          <w:szCs w:val="20"/>
          <w:vertAlign w:val="subscript"/>
        </w:rPr>
        <w:t>s</w:t>
      </w:r>
      <w:r w:rsidRPr="00A702CC">
        <w:rPr>
          <w:rFonts w:ascii="Times New Roman" w:eastAsia="Malgun Gothic" w:hAnsi="Times New Roman"/>
          <w:iCs/>
          <w:sz w:val="20"/>
          <w:szCs w:val="20"/>
        </w:rPr>
        <w:t xml:space="preserve">&gt;2  </w:t>
      </w:r>
    </w:p>
    <w:p w14:paraId="33F122D2" w14:textId="77777777" w:rsidR="00A702CC" w:rsidRPr="00A702CC" w:rsidRDefault="00A702CC" w:rsidP="00B902F7">
      <w:pPr>
        <w:pStyle w:val="ListParagraph"/>
        <w:widowControl/>
        <w:numPr>
          <w:ilvl w:val="0"/>
          <w:numId w:val="14"/>
        </w:numPr>
        <w:autoSpaceDE w:val="0"/>
        <w:autoSpaceDN w:val="0"/>
        <w:adjustRightInd w:val="0"/>
        <w:snapToGrid w:val="0"/>
        <w:ind w:leftChars="0"/>
        <w:rPr>
          <w:rFonts w:ascii="Times New Roman" w:eastAsia="Malgun Gothic" w:hAnsi="Times New Roman"/>
          <w:iCs/>
          <w:sz w:val="20"/>
          <w:szCs w:val="20"/>
        </w:rPr>
      </w:pPr>
      <w:r w:rsidRPr="00A702CC">
        <w:rPr>
          <w:rFonts w:ascii="Times New Roman" w:eastAsia="Malgun Gothic" w:hAnsi="Times New Roman"/>
          <w:iCs/>
          <w:sz w:val="20"/>
          <w:szCs w:val="20"/>
        </w:rPr>
        <w:t>Note: for CPU/resource/port occupation, NCJT hypothesis is considered separately from single TRP hypothesis</w:t>
      </w:r>
    </w:p>
    <w:p w14:paraId="44D1A430" w14:textId="77777777" w:rsidR="00A702CC" w:rsidRPr="00A702CC" w:rsidRDefault="00A702CC" w:rsidP="00A702CC">
      <w:pPr>
        <w:snapToGrid w:val="0"/>
        <w:spacing w:after="0"/>
        <w:rPr>
          <w:lang w:eastAsia="x-none"/>
        </w:rPr>
      </w:pPr>
    </w:p>
    <w:p w14:paraId="39948D5F" w14:textId="77777777" w:rsidR="00A702CC" w:rsidRPr="00A702CC" w:rsidRDefault="00A702CC" w:rsidP="00A702CC">
      <w:pPr>
        <w:snapToGrid w:val="0"/>
        <w:spacing w:after="0"/>
        <w:rPr>
          <w:b/>
          <w:bCs/>
          <w:lang w:eastAsia="x-none"/>
        </w:rPr>
      </w:pPr>
      <w:r w:rsidRPr="00A702CC">
        <w:rPr>
          <w:b/>
          <w:bCs/>
          <w:highlight w:val="green"/>
          <w:lang w:eastAsia="x-none"/>
        </w:rPr>
        <w:t>Agreement</w:t>
      </w:r>
    </w:p>
    <w:p w14:paraId="13003760" w14:textId="77777777" w:rsidR="00A702CC" w:rsidRPr="00A702CC" w:rsidRDefault="00A702CC" w:rsidP="00B902F7">
      <w:pPr>
        <w:pStyle w:val="ListParagraph"/>
        <w:widowControl/>
        <w:numPr>
          <w:ilvl w:val="0"/>
          <w:numId w:val="53"/>
        </w:numPr>
        <w:snapToGrid w:val="0"/>
        <w:ind w:leftChars="0"/>
        <w:jc w:val="left"/>
        <w:rPr>
          <w:rFonts w:ascii="Times New Roman" w:hAnsi="Times New Roman"/>
          <w:iCs/>
          <w:sz w:val="20"/>
          <w:szCs w:val="20"/>
        </w:rPr>
      </w:pPr>
      <w:r w:rsidRPr="00A702CC">
        <w:rPr>
          <w:rFonts w:ascii="Times New Roman" w:hAnsi="Times New Roman"/>
          <w:iCs/>
          <w:sz w:val="20"/>
          <w:szCs w:val="20"/>
        </w:rPr>
        <w:t xml:space="preserve">Strive to agree at most one of the following options, if needed </w:t>
      </w:r>
    </w:p>
    <w:p w14:paraId="0A592AC1" w14:textId="77777777" w:rsidR="00A702CC" w:rsidRPr="00A702CC" w:rsidRDefault="00A702CC" w:rsidP="00B902F7">
      <w:pPr>
        <w:pStyle w:val="ListParagraph"/>
        <w:widowControl/>
        <w:numPr>
          <w:ilvl w:val="1"/>
          <w:numId w:val="53"/>
        </w:numPr>
        <w:snapToGrid w:val="0"/>
        <w:ind w:leftChars="0"/>
        <w:jc w:val="left"/>
        <w:rPr>
          <w:rFonts w:ascii="Times New Roman" w:hAnsi="Times New Roman"/>
          <w:iCs/>
          <w:sz w:val="20"/>
          <w:szCs w:val="20"/>
        </w:rPr>
      </w:pPr>
      <w:r w:rsidRPr="00A702CC">
        <w:rPr>
          <w:rFonts w:ascii="Times New Roman" w:hAnsi="Times New Roman"/>
          <w:iCs/>
          <w:sz w:val="20"/>
          <w:szCs w:val="20"/>
        </w:rPr>
        <w:t xml:space="preserve">Option 1: Confirm the Working Assumption from RAN1 103e. </w:t>
      </w:r>
    </w:p>
    <w:p w14:paraId="19C9EF87" w14:textId="77777777" w:rsidR="00A702CC" w:rsidRPr="00A702CC" w:rsidRDefault="00A702CC" w:rsidP="00B902F7">
      <w:pPr>
        <w:pStyle w:val="ListParagraph"/>
        <w:widowControl/>
        <w:numPr>
          <w:ilvl w:val="1"/>
          <w:numId w:val="53"/>
        </w:numPr>
        <w:snapToGrid w:val="0"/>
        <w:ind w:leftChars="0"/>
        <w:jc w:val="left"/>
        <w:rPr>
          <w:rFonts w:ascii="Times New Roman" w:hAnsi="Times New Roman"/>
          <w:iCs/>
          <w:sz w:val="20"/>
          <w:szCs w:val="20"/>
        </w:rPr>
      </w:pPr>
      <w:r w:rsidRPr="00A702CC">
        <w:rPr>
          <w:rFonts w:ascii="Times New Roman" w:hAnsi="Times New Roman"/>
          <w:iCs/>
          <w:sz w:val="20"/>
          <w:szCs w:val="20"/>
        </w:rPr>
        <w:lastRenderedPageBreak/>
        <w:t>Option 2: The UE can be expected to report one RI, one PMI, one LI and one CQI per TRP, up to 2 TRPs, for Multi-DCI based NCJT</w:t>
      </w:r>
    </w:p>
    <w:p w14:paraId="72F6D778" w14:textId="77777777" w:rsidR="00A702CC" w:rsidRPr="00A702CC" w:rsidRDefault="00A702CC" w:rsidP="00B902F7">
      <w:pPr>
        <w:pStyle w:val="ListParagraph"/>
        <w:widowControl/>
        <w:numPr>
          <w:ilvl w:val="0"/>
          <w:numId w:val="53"/>
        </w:numPr>
        <w:snapToGrid w:val="0"/>
        <w:ind w:leftChars="0"/>
        <w:jc w:val="left"/>
        <w:rPr>
          <w:rFonts w:ascii="Times New Roman" w:hAnsi="Times New Roman"/>
          <w:iCs/>
          <w:sz w:val="20"/>
          <w:szCs w:val="20"/>
        </w:rPr>
      </w:pPr>
      <w:r w:rsidRPr="00A702CC">
        <w:rPr>
          <w:rFonts w:ascii="Times New Roman" w:hAnsi="Times New Roman"/>
          <w:iCs/>
          <w:sz w:val="20"/>
          <w:szCs w:val="20"/>
        </w:rPr>
        <w:t>The time of decision is RAN1#105e (May 2021)</w:t>
      </w:r>
    </w:p>
    <w:p w14:paraId="02B5171A" w14:textId="77777777" w:rsidR="00A702CC" w:rsidRPr="00A702CC" w:rsidRDefault="00A702CC" w:rsidP="00A702CC">
      <w:pPr>
        <w:snapToGrid w:val="0"/>
        <w:spacing w:after="0"/>
        <w:rPr>
          <w:lang w:eastAsia="x-none"/>
        </w:rPr>
      </w:pPr>
    </w:p>
    <w:p w14:paraId="7843E156" w14:textId="77777777" w:rsidR="00A702CC" w:rsidRPr="00A702CC" w:rsidRDefault="00A702CC" w:rsidP="00A702CC">
      <w:pPr>
        <w:snapToGrid w:val="0"/>
        <w:spacing w:after="0"/>
        <w:rPr>
          <w:b/>
          <w:bCs/>
          <w:highlight w:val="green"/>
          <w:lang w:eastAsia="x-none"/>
        </w:rPr>
      </w:pPr>
      <w:r w:rsidRPr="00A702CC">
        <w:rPr>
          <w:b/>
          <w:bCs/>
          <w:highlight w:val="green"/>
          <w:lang w:eastAsia="x-none"/>
        </w:rPr>
        <w:t>Agreement</w:t>
      </w:r>
    </w:p>
    <w:p w14:paraId="5F28967B" w14:textId="77777777" w:rsidR="00A702CC" w:rsidRPr="00A702CC" w:rsidRDefault="00A702CC" w:rsidP="00A702CC">
      <w:pPr>
        <w:snapToGrid w:val="0"/>
        <w:spacing w:after="0"/>
        <w:jc w:val="both"/>
      </w:pPr>
      <w:r w:rsidRPr="00A702CC">
        <w:t>For a CSI report associated with a Multi-TRP/panel NCJT measurement hypothesis configured by single CSI reporting setting, support following two options:</w:t>
      </w:r>
    </w:p>
    <w:p w14:paraId="3321CF5E" w14:textId="77777777" w:rsidR="00A702CC" w:rsidRPr="00A702CC" w:rsidRDefault="00A702CC" w:rsidP="00B902F7">
      <w:pPr>
        <w:pStyle w:val="ListParagraph"/>
        <w:widowControl/>
        <w:numPr>
          <w:ilvl w:val="0"/>
          <w:numId w:val="53"/>
        </w:numPr>
        <w:snapToGrid w:val="0"/>
        <w:ind w:leftChars="0"/>
        <w:jc w:val="left"/>
        <w:rPr>
          <w:rFonts w:ascii="Times New Roman" w:hAnsi="Times New Roman"/>
          <w:iCs/>
          <w:sz w:val="20"/>
          <w:szCs w:val="20"/>
        </w:rPr>
      </w:pPr>
      <w:r w:rsidRPr="00A702CC">
        <w:rPr>
          <w:rFonts w:ascii="Times New Roman" w:hAnsi="Times New Roman"/>
          <w:iCs/>
          <w:sz w:val="20"/>
          <w:szCs w:val="20"/>
        </w:rPr>
        <w:t>Option 1: the UE can be configured to report X CSIs associated with single-TRP measurement hypotheses and one CSI associated with NCJT measurement hypothesis</w:t>
      </w:r>
    </w:p>
    <w:p w14:paraId="331D0518" w14:textId="77777777" w:rsidR="00A702CC" w:rsidRPr="00A702CC" w:rsidRDefault="00A702CC" w:rsidP="00B902F7">
      <w:pPr>
        <w:pStyle w:val="ListParagraph"/>
        <w:widowControl/>
        <w:numPr>
          <w:ilvl w:val="1"/>
          <w:numId w:val="53"/>
        </w:numPr>
        <w:snapToGrid w:val="0"/>
        <w:ind w:leftChars="0"/>
        <w:jc w:val="left"/>
        <w:rPr>
          <w:rFonts w:ascii="Times New Roman" w:hAnsi="Times New Roman"/>
          <w:iCs/>
          <w:sz w:val="20"/>
          <w:szCs w:val="20"/>
        </w:rPr>
      </w:pPr>
      <w:r w:rsidRPr="00A702CC">
        <w:rPr>
          <w:rFonts w:ascii="Times New Roman" w:hAnsi="Times New Roman"/>
          <w:iCs/>
          <w:sz w:val="20"/>
          <w:szCs w:val="20"/>
        </w:rPr>
        <w:t>X = 0, 1, 2</w:t>
      </w:r>
    </w:p>
    <w:p w14:paraId="7B59292E" w14:textId="77777777" w:rsidR="00A702CC" w:rsidRPr="00A702CC" w:rsidRDefault="00A702CC" w:rsidP="00B902F7">
      <w:pPr>
        <w:pStyle w:val="ListParagraph"/>
        <w:widowControl/>
        <w:numPr>
          <w:ilvl w:val="2"/>
          <w:numId w:val="53"/>
        </w:numPr>
        <w:snapToGrid w:val="0"/>
        <w:ind w:leftChars="0"/>
        <w:jc w:val="left"/>
        <w:rPr>
          <w:rFonts w:ascii="Times New Roman" w:hAnsi="Times New Roman"/>
          <w:iCs/>
          <w:sz w:val="20"/>
          <w:szCs w:val="20"/>
        </w:rPr>
      </w:pPr>
      <w:r w:rsidRPr="00A702CC">
        <w:rPr>
          <w:rFonts w:ascii="Times New Roman" w:hAnsi="Times New Roman"/>
          <w:iCs/>
          <w:sz w:val="20"/>
          <w:szCs w:val="20"/>
        </w:rPr>
        <w:t>If X=2, two CSIs are associated with two different single-TRP measurement hypotheses with CMRs from different CMR groups</w:t>
      </w:r>
    </w:p>
    <w:p w14:paraId="268DC425" w14:textId="77777777" w:rsidR="00A702CC" w:rsidRPr="00A702CC" w:rsidRDefault="00A702CC" w:rsidP="00B902F7">
      <w:pPr>
        <w:pStyle w:val="ListParagraph"/>
        <w:widowControl/>
        <w:numPr>
          <w:ilvl w:val="2"/>
          <w:numId w:val="53"/>
        </w:numPr>
        <w:snapToGrid w:val="0"/>
        <w:ind w:leftChars="0"/>
        <w:jc w:val="left"/>
        <w:rPr>
          <w:rFonts w:ascii="Times New Roman" w:hAnsi="Times New Roman"/>
          <w:iCs/>
          <w:sz w:val="20"/>
          <w:szCs w:val="20"/>
        </w:rPr>
      </w:pPr>
      <w:r w:rsidRPr="00A702CC">
        <w:rPr>
          <w:rFonts w:ascii="Times New Roman" w:hAnsi="Times New Roman"/>
          <w:iCs/>
          <w:sz w:val="20"/>
          <w:szCs w:val="20"/>
        </w:rPr>
        <w:t>Support of X=1,2 is UE optional for the UE supporting option 1</w:t>
      </w:r>
    </w:p>
    <w:p w14:paraId="27AA91CA" w14:textId="77777777" w:rsidR="00A702CC" w:rsidRPr="00A702CC" w:rsidRDefault="00A702CC" w:rsidP="00B902F7">
      <w:pPr>
        <w:pStyle w:val="ListParagraph"/>
        <w:widowControl/>
        <w:numPr>
          <w:ilvl w:val="1"/>
          <w:numId w:val="53"/>
        </w:numPr>
        <w:snapToGrid w:val="0"/>
        <w:ind w:leftChars="0"/>
        <w:jc w:val="left"/>
        <w:rPr>
          <w:rFonts w:ascii="Times New Roman" w:hAnsi="Times New Roman"/>
          <w:iCs/>
          <w:sz w:val="20"/>
          <w:szCs w:val="20"/>
        </w:rPr>
      </w:pPr>
      <w:r w:rsidRPr="00A702CC">
        <w:rPr>
          <w:rFonts w:ascii="Times New Roman" w:hAnsi="Times New Roman"/>
          <w:iCs/>
          <w:sz w:val="20"/>
          <w:szCs w:val="20"/>
        </w:rPr>
        <w:t>FFS omission of CSI associated with NCJT measurement hypothesis</w:t>
      </w:r>
    </w:p>
    <w:p w14:paraId="55A7BDC2" w14:textId="77777777" w:rsidR="00A702CC" w:rsidRPr="00A702CC" w:rsidRDefault="00A702CC" w:rsidP="00B902F7">
      <w:pPr>
        <w:pStyle w:val="ListParagraph"/>
        <w:widowControl/>
        <w:numPr>
          <w:ilvl w:val="0"/>
          <w:numId w:val="53"/>
        </w:numPr>
        <w:snapToGrid w:val="0"/>
        <w:ind w:leftChars="0"/>
        <w:jc w:val="left"/>
        <w:rPr>
          <w:rFonts w:ascii="Times New Roman" w:hAnsi="Times New Roman"/>
          <w:iCs/>
          <w:sz w:val="20"/>
          <w:szCs w:val="20"/>
        </w:rPr>
      </w:pPr>
      <w:r w:rsidRPr="00A702CC">
        <w:rPr>
          <w:rFonts w:ascii="Times New Roman" w:hAnsi="Times New Roman"/>
          <w:iCs/>
          <w:sz w:val="20"/>
          <w:szCs w:val="20"/>
        </w:rPr>
        <w:t>Option 2: the UE can be configured to report one CSI associated with the best one among NCJT and single-TRP measurement hypotheses</w:t>
      </w:r>
    </w:p>
    <w:p w14:paraId="1F27B157" w14:textId="77777777" w:rsidR="00A702CC" w:rsidRPr="00A702CC" w:rsidRDefault="00A702CC" w:rsidP="00B902F7">
      <w:pPr>
        <w:pStyle w:val="ListParagraph"/>
        <w:widowControl/>
        <w:numPr>
          <w:ilvl w:val="1"/>
          <w:numId w:val="53"/>
        </w:numPr>
        <w:snapToGrid w:val="0"/>
        <w:ind w:leftChars="0"/>
        <w:jc w:val="left"/>
        <w:rPr>
          <w:rFonts w:ascii="Times New Roman" w:hAnsi="Times New Roman"/>
          <w:iCs/>
          <w:sz w:val="20"/>
          <w:szCs w:val="20"/>
        </w:rPr>
      </w:pPr>
      <w:r w:rsidRPr="00A702CC">
        <w:rPr>
          <w:rFonts w:ascii="Times New Roman" w:hAnsi="Times New Roman"/>
          <w:iCs/>
          <w:sz w:val="20"/>
          <w:szCs w:val="20"/>
        </w:rPr>
        <w:t>FFS how to report recommended measurement hypothesis associated with that CSI report</w:t>
      </w:r>
    </w:p>
    <w:p w14:paraId="09007A48" w14:textId="77777777" w:rsidR="00A702CC" w:rsidRPr="00A702CC" w:rsidRDefault="00A702CC" w:rsidP="00A702CC">
      <w:pPr>
        <w:snapToGrid w:val="0"/>
        <w:spacing w:after="0"/>
        <w:rPr>
          <w:lang w:val="en-US"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0E98374C" w:rsidR="0068305C" w:rsidRPr="00571223" w:rsidRDefault="00324830" w:rsidP="00571223">
      <w:pPr>
        <w:snapToGrid w:val="0"/>
        <w:spacing w:after="0"/>
      </w:pPr>
      <w:r w:rsidRPr="00571223">
        <w:rPr>
          <w:u w:val="single"/>
        </w:rPr>
        <w:t>Multi-beam enhancements</w:t>
      </w:r>
      <w:r w:rsidRPr="00571223">
        <w:t>:</w:t>
      </w:r>
    </w:p>
    <w:p w14:paraId="3B6E3EFD" w14:textId="7A75B617" w:rsidR="00B24CEE" w:rsidRPr="00B24CEE" w:rsidRDefault="00E9570C" w:rsidP="008430C3">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 xml:space="preserve">Further details of unified TCI framework, including QCL rules, </w:t>
      </w:r>
      <w:r w:rsidR="008430C3">
        <w:rPr>
          <w:rFonts w:ascii="Times New Roman" w:hAnsi="Times New Roman"/>
          <w:sz w:val="20"/>
          <w:szCs w:val="20"/>
        </w:rPr>
        <w:t xml:space="preserve">additional details on </w:t>
      </w:r>
      <w:r>
        <w:rPr>
          <w:rFonts w:ascii="Times New Roman" w:hAnsi="Times New Roman"/>
          <w:sz w:val="20"/>
          <w:szCs w:val="20"/>
        </w:rPr>
        <w:t xml:space="preserve">joint and separate DL/UL TCI, and UL </w:t>
      </w:r>
      <w:r w:rsidR="00490269">
        <w:rPr>
          <w:rFonts w:ascii="Times New Roman" w:hAnsi="Times New Roman"/>
          <w:sz w:val="20"/>
          <w:szCs w:val="20"/>
        </w:rPr>
        <w:t xml:space="preserve">PC </w:t>
      </w:r>
      <w:r>
        <w:rPr>
          <w:rFonts w:ascii="Times New Roman" w:hAnsi="Times New Roman"/>
          <w:sz w:val="20"/>
          <w:szCs w:val="20"/>
        </w:rPr>
        <w:t xml:space="preserve">parameters </w:t>
      </w:r>
    </w:p>
    <w:p w14:paraId="2CC05C80" w14:textId="27E6DEC8" w:rsidR="00B24CEE" w:rsidRPr="00B24CEE" w:rsidRDefault="00E9570C" w:rsidP="008430C3">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Further details</w:t>
      </w:r>
      <w:r w:rsidR="00B24CEE">
        <w:rPr>
          <w:rFonts w:ascii="Times New Roman" w:hAnsi="Times New Roman"/>
          <w:sz w:val="20"/>
          <w:szCs w:val="20"/>
        </w:rPr>
        <w:t xml:space="preserve"> of L1/L2-</w:t>
      </w:r>
      <w:r w:rsidR="00DF2E45">
        <w:rPr>
          <w:rFonts w:ascii="Times New Roman" w:hAnsi="Times New Roman"/>
          <w:sz w:val="20"/>
          <w:szCs w:val="20"/>
        </w:rPr>
        <w:t>centric</w:t>
      </w:r>
      <w:r>
        <w:rPr>
          <w:rFonts w:ascii="Times New Roman" w:hAnsi="Times New Roman"/>
          <w:sz w:val="20"/>
          <w:szCs w:val="20"/>
        </w:rPr>
        <w:t xml:space="preserve"> inter-cell mobility, including additional details on inter-cell measurement/reporting and </w:t>
      </w:r>
      <w:r w:rsidR="00490269">
        <w:rPr>
          <w:rFonts w:ascii="Times New Roman" w:hAnsi="Times New Roman"/>
          <w:sz w:val="20"/>
          <w:szCs w:val="20"/>
        </w:rPr>
        <w:t xml:space="preserve">whether/how to introduce </w:t>
      </w:r>
      <w:r>
        <w:rPr>
          <w:rFonts w:ascii="Times New Roman" w:hAnsi="Times New Roman"/>
          <w:sz w:val="20"/>
          <w:szCs w:val="20"/>
        </w:rPr>
        <w:t>the support for inter-cell beam indication</w:t>
      </w:r>
    </w:p>
    <w:p w14:paraId="47FFDFAD" w14:textId="35B96D8C" w:rsidR="007E385F" w:rsidRPr="00B24CEE" w:rsidRDefault="00E9570C" w:rsidP="008430C3">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Further details</w:t>
      </w:r>
      <w:r w:rsidR="00B24CEE">
        <w:rPr>
          <w:rFonts w:ascii="Times New Roman" w:hAnsi="Times New Roman"/>
          <w:sz w:val="20"/>
          <w:szCs w:val="20"/>
        </w:rPr>
        <w:t xml:space="preserve"> of </w:t>
      </w:r>
      <w:r>
        <w:rPr>
          <w:rFonts w:ascii="Times New Roman" w:hAnsi="Times New Roman"/>
          <w:sz w:val="20"/>
          <w:szCs w:val="20"/>
        </w:rPr>
        <w:t>DCI</w:t>
      </w:r>
      <w:r w:rsidR="00B24CEE">
        <w:rPr>
          <w:rFonts w:ascii="Times New Roman" w:hAnsi="Times New Roman"/>
          <w:sz w:val="20"/>
          <w:szCs w:val="20"/>
        </w:rPr>
        <w:t>-based beam indication</w:t>
      </w:r>
      <w:r>
        <w:rPr>
          <w:rFonts w:ascii="Times New Roman" w:hAnsi="Times New Roman"/>
          <w:sz w:val="20"/>
          <w:szCs w:val="20"/>
        </w:rPr>
        <w:t xml:space="preserve">, including application time definition and </w:t>
      </w:r>
      <w:r w:rsidR="008411E1">
        <w:rPr>
          <w:rFonts w:ascii="Times New Roman" w:hAnsi="Times New Roman"/>
          <w:sz w:val="20"/>
          <w:szCs w:val="20"/>
        </w:rPr>
        <w:t xml:space="preserve">whether/how to introduce </w:t>
      </w:r>
      <w:r>
        <w:rPr>
          <w:rFonts w:ascii="Times New Roman" w:hAnsi="Times New Roman"/>
          <w:sz w:val="20"/>
          <w:szCs w:val="20"/>
        </w:rPr>
        <w:t xml:space="preserve">the support </w:t>
      </w:r>
      <w:r w:rsidR="00D70D70">
        <w:rPr>
          <w:rFonts w:ascii="Times New Roman" w:hAnsi="Times New Roman"/>
          <w:sz w:val="20"/>
          <w:szCs w:val="20"/>
        </w:rPr>
        <w:t xml:space="preserve">for </w:t>
      </w:r>
      <w:r>
        <w:rPr>
          <w:rFonts w:ascii="Times New Roman" w:hAnsi="Times New Roman"/>
          <w:sz w:val="20"/>
          <w:szCs w:val="20"/>
        </w:rPr>
        <w:t>additional format</w:t>
      </w:r>
      <w:r w:rsidR="00B24CEE">
        <w:rPr>
          <w:rFonts w:ascii="Times New Roman" w:hAnsi="Times New Roman"/>
          <w:sz w:val="20"/>
          <w:szCs w:val="20"/>
        </w:rPr>
        <w:t xml:space="preserve"> </w:t>
      </w:r>
    </w:p>
    <w:p w14:paraId="15F0CA03" w14:textId="77777777" w:rsidR="00E9570C" w:rsidRPr="00E9570C" w:rsidRDefault="00E9570C" w:rsidP="00E26F4B">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Further details</w:t>
      </w:r>
      <w:r w:rsidR="007E385F" w:rsidRPr="00571223">
        <w:rPr>
          <w:rFonts w:ascii="Times New Roman" w:hAnsi="Times New Roman"/>
          <w:sz w:val="20"/>
          <w:szCs w:val="20"/>
        </w:rPr>
        <w:t xml:space="preserve"> of the spec support of fast panel selection for UL multi-panel UEs, along with MPE mitigation</w:t>
      </w:r>
    </w:p>
    <w:p w14:paraId="4E6BEFAF" w14:textId="5B63C41D" w:rsidR="007E385F" w:rsidRPr="00571223" w:rsidRDefault="00E9570C" w:rsidP="00E26F4B">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Study</w:t>
      </w:r>
      <w:r w:rsidR="008430C3">
        <w:rPr>
          <w:rFonts w:ascii="Times New Roman" w:hAnsi="Times New Roman"/>
          <w:sz w:val="20"/>
          <w:szCs w:val="20"/>
        </w:rPr>
        <w:t xml:space="preserve"> on advanced beam</w:t>
      </w:r>
      <w:r w:rsidR="007E385F" w:rsidRPr="00571223">
        <w:rPr>
          <w:rFonts w:ascii="Times New Roman" w:hAnsi="Times New Roman"/>
          <w:sz w:val="20"/>
          <w:szCs w:val="20"/>
        </w:rPr>
        <w:t xml:space="preserve"> </w:t>
      </w:r>
      <w:r w:rsidR="008430C3">
        <w:rPr>
          <w:rFonts w:ascii="Times New Roman" w:hAnsi="Times New Roman"/>
          <w:sz w:val="20"/>
          <w:szCs w:val="20"/>
        </w:rPr>
        <w:t xml:space="preserve">tracking/refinement </w:t>
      </w:r>
    </w:p>
    <w:p w14:paraId="1B4E3038" w14:textId="77777777" w:rsidR="007E385F" w:rsidRPr="00571223" w:rsidRDefault="007E385F" w:rsidP="00571223">
      <w:pPr>
        <w:snapToGrid w:val="0"/>
        <w:spacing w:after="0"/>
        <w:rPr>
          <w:u w:val="single"/>
          <w:lang w:val="en-US"/>
        </w:rPr>
      </w:pPr>
    </w:p>
    <w:p w14:paraId="008E28B8" w14:textId="66B6E8DD" w:rsidR="00324830" w:rsidRPr="00571223" w:rsidRDefault="00324830" w:rsidP="00571223">
      <w:pPr>
        <w:snapToGrid w:val="0"/>
        <w:spacing w:after="0"/>
      </w:pPr>
      <w:r w:rsidRPr="00571223">
        <w:rPr>
          <w:u w:val="single"/>
        </w:rPr>
        <w:t>Multi-TRP enhancements</w:t>
      </w:r>
      <w:r w:rsidR="00D937DC" w:rsidRPr="00571223">
        <w:rPr>
          <w:u w:val="single"/>
        </w:rPr>
        <w:t xml:space="preserve"> for PDCCH, PUSCH, and PUCCH</w:t>
      </w:r>
      <w:r w:rsidRPr="00571223">
        <w:t>:</w:t>
      </w:r>
    </w:p>
    <w:p w14:paraId="145BDDD6" w14:textId="77C49AC4" w:rsidR="00571223" w:rsidRPr="00571223" w:rsidRDefault="00B24CEE" w:rsidP="00E26F4B">
      <w:pPr>
        <w:pStyle w:val="ListParagraph"/>
        <w:widowControl/>
        <w:numPr>
          <w:ilvl w:val="0"/>
          <w:numId w:val="12"/>
        </w:numPr>
        <w:snapToGrid w:val="0"/>
        <w:ind w:leftChars="0"/>
        <w:rPr>
          <w:rFonts w:ascii="Times New Roman" w:hAnsi="Times New Roman"/>
          <w:sz w:val="20"/>
          <w:szCs w:val="20"/>
          <w:lang w:eastAsia="ko-KR"/>
        </w:rPr>
      </w:pPr>
      <w:r w:rsidRPr="00571223">
        <w:rPr>
          <w:rFonts w:ascii="Times New Roman" w:hAnsi="Times New Roman"/>
          <w:sz w:val="20"/>
          <w:szCs w:val="20"/>
        </w:rPr>
        <w:t xml:space="preserve">Detailed design for PDCCH reliability </w:t>
      </w:r>
      <w:r>
        <w:rPr>
          <w:rFonts w:ascii="Times New Roman" w:hAnsi="Times New Roman"/>
          <w:sz w:val="20"/>
          <w:szCs w:val="20"/>
        </w:rPr>
        <w:t xml:space="preserve">and robustness </w:t>
      </w:r>
      <w:r w:rsidRPr="00571223">
        <w:rPr>
          <w:rFonts w:ascii="Times New Roman" w:hAnsi="Times New Roman"/>
          <w:sz w:val="20"/>
          <w:szCs w:val="20"/>
        </w:rPr>
        <w:t>enhancements</w:t>
      </w:r>
      <w:r>
        <w:rPr>
          <w:rFonts w:ascii="Times New Roman" w:hAnsi="Times New Roman"/>
          <w:sz w:val="20"/>
          <w:szCs w:val="20"/>
        </w:rPr>
        <w:t xml:space="preserve"> for multi-TRP including supported modes of operation such as intra-slot and/or inter-slot repetition, </w:t>
      </w:r>
      <w:r w:rsidR="00915572">
        <w:rPr>
          <w:rFonts w:ascii="Times New Roman" w:hAnsi="Times New Roman"/>
          <w:sz w:val="20"/>
          <w:szCs w:val="20"/>
        </w:rPr>
        <w:t xml:space="preserve">further </w:t>
      </w:r>
      <w:r>
        <w:rPr>
          <w:rFonts w:ascii="Times New Roman" w:hAnsi="Times New Roman"/>
          <w:sz w:val="20"/>
          <w:szCs w:val="20"/>
        </w:rPr>
        <w:t xml:space="preserve">ambiguity resolution related rules, </w:t>
      </w:r>
      <w:r w:rsidR="00811BA3">
        <w:rPr>
          <w:rFonts w:ascii="Times New Roman" w:hAnsi="Times New Roman"/>
          <w:sz w:val="20"/>
          <w:szCs w:val="20"/>
        </w:rPr>
        <w:t xml:space="preserve">decision on number of BDs for two linked PDCCH candidates, </w:t>
      </w:r>
      <w:r>
        <w:rPr>
          <w:rFonts w:ascii="Times New Roman" w:hAnsi="Times New Roman"/>
          <w:sz w:val="20"/>
          <w:szCs w:val="20"/>
        </w:rPr>
        <w:t>and other.</w:t>
      </w:r>
    </w:p>
    <w:p w14:paraId="7DD531B4" w14:textId="1CA8A9E8" w:rsidR="00571223" w:rsidRPr="00571223" w:rsidRDefault="00571223" w:rsidP="00E26F4B">
      <w:pPr>
        <w:pStyle w:val="ListParagraph"/>
        <w:widowControl/>
        <w:numPr>
          <w:ilvl w:val="0"/>
          <w:numId w:val="11"/>
        </w:numPr>
        <w:snapToGrid w:val="0"/>
        <w:ind w:leftChars="0"/>
        <w:rPr>
          <w:rFonts w:ascii="Times New Roman" w:hAnsi="Times New Roman"/>
          <w:sz w:val="20"/>
          <w:szCs w:val="20"/>
          <w:lang w:eastAsia="ko-KR"/>
        </w:rPr>
      </w:pPr>
      <w:r w:rsidRPr="00571223">
        <w:rPr>
          <w:rFonts w:ascii="Times New Roman" w:hAnsi="Times New Roman"/>
          <w:sz w:val="20"/>
          <w:szCs w:val="20"/>
        </w:rPr>
        <w:t>Detailed design for PUCCH reliability enhancements, including decisions</w:t>
      </w:r>
      <w:r w:rsidR="00B15871">
        <w:rPr>
          <w:rFonts w:ascii="Times New Roman" w:hAnsi="Times New Roman"/>
          <w:sz w:val="20"/>
          <w:szCs w:val="20"/>
        </w:rPr>
        <w:t>/discussion</w:t>
      </w:r>
      <w:r w:rsidRPr="00571223">
        <w:rPr>
          <w:rFonts w:ascii="Times New Roman" w:hAnsi="Times New Roman"/>
          <w:sz w:val="20"/>
          <w:szCs w:val="20"/>
        </w:rPr>
        <w:t xml:space="preserve"> on supported schemes, beam configuration/mapping, power control aspects, and other.</w:t>
      </w:r>
    </w:p>
    <w:p w14:paraId="39C0323E" w14:textId="4C723932" w:rsidR="007E385F" w:rsidRPr="00571223" w:rsidRDefault="00571223" w:rsidP="00E26F4B">
      <w:pPr>
        <w:pStyle w:val="ListParagraph"/>
        <w:widowControl/>
        <w:numPr>
          <w:ilvl w:val="0"/>
          <w:numId w:val="11"/>
        </w:numPr>
        <w:snapToGrid w:val="0"/>
        <w:ind w:leftChars="0"/>
        <w:rPr>
          <w:rFonts w:ascii="Times New Roman" w:hAnsi="Times New Roman"/>
          <w:sz w:val="20"/>
          <w:szCs w:val="20"/>
          <w:lang w:eastAsia="ko-KR"/>
        </w:rPr>
      </w:pPr>
      <w:r w:rsidRPr="00571223">
        <w:rPr>
          <w:rFonts w:ascii="Times New Roman" w:eastAsia="Times New Roman" w:hAnsi="Times New Roman"/>
          <w:sz w:val="20"/>
          <w:szCs w:val="20"/>
        </w:rPr>
        <w:t>Detailed design for PUSCH reliability enhancements, including the next level of details considering CB and non-CB based PUSCH, beam configurations/mapping, power control, and other</w:t>
      </w:r>
      <w:r w:rsidR="00B15871">
        <w:rPr>
          <w:rFonts w:ascii="Times New Roman" w:eastAsia="Times New Roman" w:hAnsi="Times New Roman"/>
          <w:sz w:val="20"/>
          <w:szCs w:val="20"/>
        </w:rPr>
        <w:t>.</w:t>
      </w:r>
    </w:p>
    <w:p w14:paraId="301C72D2" w14:textId="77777777" w:rsidR="00D937DC" w:rsidRPr="00571223" w:rsidRDefault="00D937DC" w:rsidP="00571223">
      <w:pPr>
        <w:snapToGrid w:val="0"/>
        <w:spacing w:after="0"/>
        <w:rPr>
          <w:u w:val="single"/>
        </w:rPr>
      </w:pPr>
    </w:p>
    <w:p w14:paraId="5B26B741" w14:textId="77777777" w:rsidR="00D937DC" w:rsidRPr="00571223" w:rsidRDefault="00D937DC" w:rsidP="00571223">
      <w:pPr>
        <w:snapToGrid w:val="0"/>
        <w:spacing w:after="0"/>
        <w:rPr>
          <w:lang w:eastAsia="ja-JP"/>
        </w:rPr>
      </w:pPr>
      <w:r w:rsidRPr="00571223">
        <w:rPr>
          <w:u w:val="single"/>
          <w:lang w:eastAsia="ja-JP"/>
        </w:rPr>
        <w:t>Multi-TRP enhancements for multi-cell mTRP</w:t>
      </w:r>
      <w:r w:rsidRPr="00571223">
        <w:rPr>
          <w:lang w:eastAsia="ja-JP"/>
        </w:rPr>
        <w:t>:</w:t>
      </w:r>
    </w:p>
    <w:p w14:paraId="77510C74" w14:textId="1AF38A54" w:rsidR="00D937DC" w:rsidRPr="00C25E38" w:rsidRDefault="00C25E38" w:rsidP="00E26F4B">
      <w:pPr>
        <w:pStyle w:val="ListParagraph"/>
        <w:widowControl/>
        <w:numPr>
          <w:ilvl w:val="0"/>
          <w:numId w:val="12"/>
        </w:numPr>
        <w:snapToGrid w:val="0"/>
        <w:ind w:leftChars="0"/>
        <w:rPr>
          <w:rFonts w:ascii="Times New Roman" w:hAnsi="Times New Roman"/>
          <w:sz w:val="20"/>
          <w:szCs w:val="20"/>
        </w:rPr>
      </w:pPr>
      <w:r w:rsidRPr="00C25E38">
        <w:rPr>
          <w:rFonts w:ascii="Times New Roman" w:hAnsi="Times New Roman"/>
          <w:sz w:val="20"/>
          <w:szCs w:val="20"/>
        </w:rPr>
        <w:t>Detailed design on QCL /TCI-related enhancement to enable inter-cell multi-DCI based multi-TRP operation</w:t>
      </w:r>
    </w:p>
    <w:p w14:paraId="5533D224" w14:textId="77777777" w:rsidR="00D937DC" w:rsidRPr="00571223" w:rsidRDefault="00D937DC" w:rsidP="00571223">
      <w:pPr>
        <w:snapToGrid w:val="0"/>
        <w:spacing w:after="0"/>
        <w:rPr>
          <w:lang w:eastAsia="ja-JP"/>
        </w:rPr>
      </w:pPr>
    </w:p>
    <w:p w14:paraId="7B57C828" w14:textId="77777777" w:rsidR="00D937DC" w:rsidRPr="00571223" w:rsidRDefault="00D937DC" w:rsidP="00571223">
      <w:pPr>
        <w:snapToGrid w:val="0"/>
        <w:spacing w:after="0"/>
        <w:rPr>
          <w:lang w:eastAsia="ja-JP"/>
        </w:rPr>
      </w:pPr>
      <w:r w:rsidRPr="00571223">
        <w:rPr>
          <w:u w:val="single"/>
          <w:lang w:eastAsia="ja-JP"/>
        </w:rPr>
        <w:t>Multi-TRP enhancements for beam management</w:t>
      </w:r>
      <w:r w:rsidRPr="00571223">
        <w:rPr>
          <w:lang w:eastAsia="ja-JP"/>
        </w:rPr>
        <w:t>:</w:t>
      </w:r>
    </w:p>
    <w:p w14:paraId="23B6143B" w14:textId="0B91098E" w:rsidR="00FA0388" w:rsidRPr="00571223" w:rsidRDefault="00FA0388" w:rsidP="00E26F4B">
      <w:pPr>
        <w:pStyle w:val="ListParagraph"/>
        <w:numPr>
          <w:ilvl w:val="0"/>
          <w:numId w:val="10"/>
        </w:numPr>
        <w:snapToGrid w:val="0"/>
        <w:ind w:leftChars="0"/>
        <w:rPr>
          <w:rFonts w:ascii="Times New Roman" w:hAnsi="Times New Roman"/>
          <w:sz w:val="20"/>
          <w:szCs w:val="20"/>
        </w:rPr>
      </w:pPr>
      <w:r w:rsidRPr="00571223">
        <w:rPr>
          <w:rFonts w:ascii="Times New Roman" w:hAnsi="Times New Roman"/>
          <w:sz w:val="20"/>
          <w:szCs w:val="20"/>
        </w:rPr>
        <w:t xml:space="preserve">Detailed design of beam measurement/reporting enhancement, beam failure recovery (including partial BFR) for mTRP and </w:t>
      </w:r>
      <w:r w:rsidR="00F01288">
        <w:rPr>
          <w:rFonts w:ascii="Times New Roman" w:hAnsi="Times New Roman"/>
          <w:sz w:val="20"/>
          <w:szCs w:val="20"/>
        </w:rPr>
        <w:t xml:space="preserve">study on </w:t>
      </w:r>
      <w:r w:rsidRPr="00571223">
        <w:rPr>
          <w:rFonts w:ascii="Times New Roman" w:hAnsi="Times New Roman"/>
          <w:sz w:val="20"/>
          <w:szCs w:val="20"/>
        </w:rPr>
        <w:t>simultaneous reception of same/different channels/RS with different QCL-typeD</w:t>
      </w:r>
    </w:p>
    <w:p w14:paraId="7F26D1E7" w14:textId="27E03B21" w:rsidR="00D937DC" w:rsidRPr="00571223" w:rsidRDefault="00D937DC" w:rsidP="00571223">
      <w:pPr>
        <w:snapToGrid w:val="0"/>
        <w:spacing w:after="0"/>
        <w:rPr>
          <w:lang w:eastAsia="ja-JP"/>
        </w:rPr>
      </w:pPr>
    </w:p>
    <w:p w14:paraId="1EF5E777" w14:textId="77777777" w:rsidR="00D937DC" w:rsidRPr="00571223" w:rsidRDefault="00D937DC" w:rsidP="00571223">
      <w:pPr>
        <w:snapToGrid w:val="0"/>
        <w:spacing w:after="0"/>
        <w:rPr>
          <w:lang w:eastAsia="ja-JP"/>
        </w:rPr>
      </w:pPr>
      <w:r w:rsidRPr="00571223">
        <w:rPr>
          <w:u w:val="single"/>
          <w:lang w:eastAsia="ja-JP"/>
        </w:rPr>
        <w:t>Multi-TRP enhancements for HST-SFN</w:t>
      </w:r>
      <w:r w:rsidRPr="00571223">
        <w:rPr>
          <w:lang w:eastAsia="ja-JP"/>
        </w:rPr>
        <w:t>:</w:t>
      </w:r>
    </w:p>
    <w:p w14:paraId="6F506700" w14:textId="77777777" w:rsidR="00571223" w:rsidRPr="00571223" w:rsidRDefault="00571223" w:rsidP="00E26F4B">
      <w:pPr>
        <w:pStyle w:val="ListParagraph"/>
        <w:widowControl/>
        <w:numPr>
          <w:ilvl w:val="0"/>
          <w:numId w:val="13"/>
        </w:numPr>
        <w:snapToGrid w:val="0"/>
        <w:ind w:leftChars="0"/>
        <w:rPr>
          <w:rFonts w:ascii="Times New Roman" w:hAnsi="Times New Roman"/>
          <w:sz w:val="20"/>
          <w:szCs w:val="20"/>
          <w:lang w:eastAsia="ko-KR"/>
        </w:rPr>
      </w:pPr>
      <w:r w:rsidRPr="00571223">
        <w:rPr>
          <w:rFonts w:ascii="Times New Roman" w:hAnsi="Times New Roman"/>
          <w:sz w:val="20"/>
          <w:szCs w:val="20"/>
        </w:rPr>
        <w:t xml:space="preserve">Detailed solution on QCL assumption for DMRS antenna port(s) for HST-SFN deployment </w:t>
      </w:r>
    </w:p>
    <w:p w14:paraId="5FF1C368" w14:textId="6341D334" w:rsidR="00D937DC" w:rsidRPr="00571223" w:rsidRDefault="00571223" w:rsidP="00E26F4B">
      <w:pPr>
        <w:pStyle w:val="ListParagraph"/>
        <w:widowControl/>
        <w:numPr>
          <w:ilvl w:val="0"/>
          <w:numId w:val="13"/>
        </w:numPr>
        <w:snapToGrid w:val="0"/>
        <w:ind w:leftChars="0"/>
        <w:rPr>
          <w:rFonts w:ascii="Times New Roman" w:hAnsi="Times New Roman"/>
          <w:sz w:val="20"/>
          <w:szCs w:val="20"/>
          <w:lang w:eastAsia="ko-KR"/>
        </w:rPr>
      </w:pPr>
      <w:r w:rsidRPr="00571223">
        <w:rPr>
          <w:rFonts w:ascii="Times New Roman" w:eastAsia="Times New Roman" w:hAnsi="Times New Roman"/>
          <w:sz w:val="20"/>
          <w:szCs w:val="20"/>
        </w:rPr>
        <w:t>If the benefits are shown, detailed design of QCL/QCL-like relation between DL and UL signal for HST-SFN deployment</w:t>
      </w:r>
    </w:p>
    <w:p w14:paraId="59A44BE3" w14:textId="77777777" w:rsidR="007E385F" w:rsidRPr="00571223" w:rsidRDefault="007E385F" w:rsidP="00571223">
      <w:pPr>
        <w:snapToGrid w:val="0"/>
        <w:spacing w:after="0"/>
        <w:rPr>
          <w:u w:val="single"/>
        </w:rPr>
      </w:pPr>
    </w:p>
    <w:p w14:paraId="7BCCA2AE" w14:textId="2C9E8D6D" w:rsidR="00324830" w:rsidRPr="00571223" w:rsidRDefault="00324830" w:rsidP="00571223">
      <w:pPr>
        <w:snapToGrid w:val="0"/>
        <w:spacing w:after="0"/>
      </w:pPr>
      <w:r w:rsidRPr="00571223">
        <w:rPr>
          <w:u w:val="single"/>
        </w:rPr>
        <w:t>SRS enhancements</w:t>
      </w:r>
      <w:r w:rsidRPr="00571223">
        <w:t>:</w:t>
      </w:r>
    </w:p>
    <w:p w14:paraId="56F08CC7" w14:textId="5509025D" w:rsidR="007E385F" w:rsidRPr="00571223" w:rsidRDefault="00406DDA"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D</w:t>
      </w:r>
      <w:r w:rsidRPr="00571223">
        <w:rPr>
          <w:rFonts w:ascii="Times New Roman" w:hAnsi="Times New Roman"/>
          <w:sz w:val="20"/>
          <w:szCs w:val="20"/>
        </w:rPr>
        <w:t>esign</w:t>
      </w:r>
      <w:r>
        <w:rPr>
          <w:rFonts w:ascii="Times New Roman" w:hAnsi="Times New Roman"/>
          <w:sz w:val="20"/>
          <w:szCs w:val="20"/>
        </w:rPr>
        <w:t xml:space="preserve"> details</w:t>
      </w:r>
      <w:r w:rsidRPr="00571223">
        <w:rPr>
          <w:rFonts w:ascii="Times New Roman" w:hAnsi="Times New Roman"/>
          <w:sz w:val="20"/>
          <w:szCs w:val="20"/>
        </w:rPr>
        <w:t xml:space="preserve"> </w:t>
      </w:r>
      <w:r w:rsidR="00093082" w:rsidRPr="00571223">
        <w:rPr>
          <w:rFonts w:ascii="Times New Roman" w:hAnsi="Times New Roman"/>
          <w:sz w:val="20"/>
          <w:szCs w:val="20"/>
        </w:rPr>
        <w:t>of aperiodic SRS triggering enhancement considering flexibility and overhead</w:t>
      </w:r>
    </w:p>
    <w:p w14:paraId="5438ACFC" w14:textId="36C7907F" w:rsidR="005111CE" w:rsidRPr="00571223" w:rsidRDefault="005111CE" w:rsidP="005111CE">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Detailed</w:t>
      </w:r>
      <w:r w:rsidRPr="00571223">
        <w:rPr>
          <w:rFonts w:ascii="Times New Roman" w:hAnsi="Times New Roman"/>
          <w:sz w:val="20"/>
          <w:szCs w:val="20"/>
        </w:rPr>
        <w:t xml:space="preserve"> </w:t>
      </w:r>
      <w:r>
        <w:rPr>
          <w:rFonts w:ascii="Times New Roman" w:hAnsi="Times New Roman"/>
          <w:sz w:val="20"/>
          <w:szCs w:val="20"/>
        </w:rPr>
        <w:t>resource set</w:t>
      </w:r>
      <w:r w:rsidR="00F93CEE">
        <w:rPr>
          <w:rFonts w:ascii="Times New Roman" w:hAnsi="Times New Roman"/>
          <w:sz w:val="20"/>
          <w:szCs w:val="20"/>
        </w:rPr>
        <w:t xml:space="preserve"> and resources</w:t>
      </w:r>
      <w:r>
        <w:rPr>
          <w:rFonts w:ascii="Times New Roman" w:hAnsi="Times New Roman"/>
          <w:sz w:val="20"/>
          <w:szCs w:val="20"/>
        </w:rPr>
        <w:t xml:space="preserve"> </w:t>
      </w:r>
      <w:r w:rsidRPr="00571223">
        <w:rPr>
          <w:rFonts w:ascii="Times New Roman" w:hAnsi="Times New Roman"/>
          <w:sz w:val="20"/>
          <w:szCs w:val="20"/>
        </w:rPr>
        <w:t xml:space="preserve">configurations </w:t>
      </w:r>
      <w:r>
        <w:rPr>
          <w:rFonts w:ascii="Times New Roman" w:hAnsi="Times New Roman"/>
          <w:sz w:val="20"/>
          <w:szCs w:val="20"/>
        </w:rPr>
        <w:t>for</w:t>
      </w:r>
      <w:r w:rsidRPr="00571223">
        <w:rPr>
          <w:rFonts w:ascii="Times New Roman" w:hAnsi="Times New Roman"/>
          <w:sz w:val="20"/>
          <w:szCs w:val="20"/>
        </w:rPr>
        <w:t xml:space="preserve"> SRS antenna switching up to 8Rx</w:t>
      </w:r>
    </w:p>
    <w:p w14:paraId="4642B4B8" w14:textId="5639C32F" w:rsidR="00093082" w:rsidRPr="00571223" w:rsidRDefault="002F58BF" w:rsidP="005111CE">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Details to complete the three agreed</w:t>
      </w:r>
      <w:r w:rsidRPr="00571223">
        <w:rPr>
          <w:rFonts w:ascii="Times New Roman" w:hAnsi="Times New Roman"/>
          <w:sz w:val="20"/>
          <w:szCs w:val="20"/>
        </w:rPr>
        <w:t xml:space="preserve"> </w:t>
      </w:r>
      <w:r w:rsidR="005111CE" w:rsidRPr="00571223">
        <w:rPr>
          <w:rFonts w:ascii="Times New Roman" w:hAnsi="Times New Roman"/>
          <w:sz w:val="20"/>
          <w:szCs w:val="20"/>
        </w:rPr>
        <w:t>scheme</w:t>
      </w:r>
      <w:r>
        <w:rPr>
          <w:rFonts w:ascii="Times New Roman" w:hAnsi="Times New Roman"/>
          <w:sz w:val="20"/>
          <w:szCs w:val="20"/>
        </w:rPr>
        <w:t>s</w:t>
      </w:r>
      <w:r w:rsidR="005111CE" w:rsidRPr="00571223">
        <w:rPr>
          <w:rFonts w:ascii="Times New Roman" w:hAnsi="Times New Roman"/>
          <w:sz w:val="20"/>
          <w:szCs w:val="20"/>
        </w:rPr>
        <w:t xml:space="preserve"> for SRS coverage/capacity enhancement</w:t>
      </w:r>
    </w:p>
    <w:p w14:paraId="5864B33B" w14:textId="77777777" w:rsidR="007E385F" w:rsidRPr="007E385F" w:rsidRDefault="007E385F" w:rsidP="007E385F">
      <w:pPr>
        <w:snapToGrid w:val="0"/>
        <w:spacing w:after="0"/>
        <w:rPr>
          <w:u w:val="single"/>
        </w:rPr>
      </w:pPr>
    </w:p>
    <w:p w14:paraId="0701BD63" w14:textId="0433F5AD" w:rsidR="00324830" w:rsidRDefault="00324830" w:rsidP="007E385F">
      <w:pPr>
        <w:snapToGrid w:val="0"/>
        <w:spacing w:after="0"/>
      </w:pPr>
      <w:r w:rsidRPr="007E385F">
        <w:rPr>
          <w:u w:val="single"/>
        </w:rPr>
        <w:t>CSI enhancements</w:t>
      </w:r>
      <w:r w:rsidRPr="007E385F">
        <w:t>:</w:t>
      </w:r>
    </w:p>
    <w:p w14:paraId="75AE5AC6" w14:textId="0101C7D5" w:rsidR="00561444" w:rsidRPr="00561444" w:rsidRDefault="00DA1E75"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Further d</w:t>
      </w:r>
      <w:r w:rsidR="00561444" w:rsidRPr="00561444">
        <w:rPr>
          <w:rFonts w:ascii="Times New Roman" w:hAnsi="Times New Roman"/>
          <w:sz w:val="20"/>
          <w:szCs w:val="20"/>
        </w:rPr>
        <w:t>etailed design of CSI reporting for M-TRP/panel for more dynamic hypothesis, including related configuration, measurement behavior, reporting mechanism, UE capability design</w:t>
      </w:r>
      <w:r w:rsidR="00CB416B">
        <w:rPr>
          <w:rFonts w:ascii="Times New Roman" w:hAnsi="Times New Roman"/>
          <w:sz w:val="20"/>
          <w:szCs w:val="20"/>
        </w:rPr>
        <w:t xml:space="preserve"> at least</w:t>
      </w:r>
      <w:r w:rsidR="00AC3A4B">
        <w:rPr>
          <w:rFonts w:ascii="Times New Roman" w:hAnsi="Times New Roman"/>
          <w:sz w:val="20"/>
          <w:szCs w:val="20"/>
        </w:rPr>
        <w:t>.</w:t>
      </w:r>
      <w:r w:rsidR="00561444" w:rsidRPr="00561444">
        <w:rPr>
          <w:rFonts w:ascii="Times New Roman" w:hAnsi="Times New Roman"/>
          <w:sz w:val="20"/>
          <w:szCs w:val="20"/>
        </w:rPr>
        <w:t xml:space="preserve"> </w:t>
      </w:r>
    </w:p>
    <w:p w14:paraId="47C7A544" w14:textId="2B3E9E38" w:rsidR="00561444" w:rsidRPr="00561444" w:rsidRDefault="00DA1E75" w:rsidP="00E26F4B">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Further d</w:t>
      </w:r>
      <w:r w:rsidR="00561444" w:rsidRPr="00561444">
        <w:rPr>
          <w:rFonts w:ascii="Times New Roman" w:hAnsi="Times New Roman"/>
          <w:sz w:val="20"/>
          <w:szCs w:val="20"/>
        </w:rPr>
        <w:t>etailed design of PS codebook enhancement by utilizing FDD reciprocity, including related quantization</w:t>
      </w:r>
      <w:r>
        <w:rPr>
          <w:rFonts w:ascii="Times New Roman" w:hAnsi="Times New Roman"/>
          <w:sz w:val="20"/>
          <w:szCs w:val="20"/>
        </w:rPr>
        <w:t xml:space="preserve"> per codebook component</w:t>
      </w:r>
      <w:r w:rsidR="00561444" w:rsidRPr="00561444">
        <w:rPr>
          <w:rFonts w:ascii="Times New Roman" w:hAnsi="Times New Roman"/>
          <w:sz w:val="20"/>
          <w:szCs w:val="20"/>
        </w:rPr>
        <w:t>, reporting mechanism, UE capability design</w:t>
      </w:r>
      <w:r w:rsidR="00CB416B">
        <w:rPr>
          <w:rFonts w:ascii="Times New Roman" w:hAnsi="Times New Roman"/>
          <w:sz w:val="20"/>
          <w:szCs w:val="20"/>
        </w:rPr>
        <w:t xml:space="preserve"> at least</w:t>
      </w:r>
      <w:r w:rsidR="00AC3A4B">
        <w:rPr>
          <w:rFonts w:ascii="Times New Roman" w:hAnsi="Times New Roman"/>
          <w:sz w:val="20"/>
          <w:szCs w:val="20"/>
        </w:rPr>
        <w:t>.</w:t>
      </w:r>
      <w:r w:rsidR="00561444" w:rsidRPr="00561444">
        <w:rPr>
          <w:rFonts w:ascii="Times New Roman" w:hAnsi="Times New Roman"/>
          <w:sz w:val="20"/>
          <w:szCs w:val="20"/>
        </w:rPr>
        <w:t xml:space="preserve"> </w:t>
      </w:r>
    </w:p>
    <w:p w14:paraId="21EB11DF" w14:textId="77777777" w:rsidR="00637E4C" w:rsidRPr="007E385F" w:rsidRDefault="00637E4C"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720383B" w14:textId="517F4F1C" w:rsidR="005145C9" w:rsidRPr="009222CB" w:rsidRDefault="0060554D" w:rsidP="009222CB">
      <w:pPr>
        <w:rPr>
          <w:noProof/>
          <w:lang w:eastAsia="ko-KR"/>
        </w:rPr>
      </w:pPr>
      <w:r>
        <w:rPr>
          <w:lang w:eastAsia="ja-JP"/>
        </w:rPr>
        <w:t xml:space="preserve">not </w:t>
      </w:r>
      <w:r w:rsidR="00EC3D3C">
        <w:rPr>
          <w:lang w:eastAsia="ja-JP"/>
        </w:rPr>
        <w:t xml:space="preserve">yet </w:t>
      </w:r>
      <w:r>
        <w:rPr>
          <w:lang w:eastAsia="ja-JP"/>
        </w:rPr>
        <w:t xml:space="preserve">started yet </w:t>
      </w:r>
    </w:p>
    <w:p w14:paraId="1C23F868" w14:textId="418BDC38"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43D33DFA" w14:textId="52A50D46" w:rsidR="009222CB" w:rsidRDefault="00DA1753" w:rsidP="0001790B">
      <w:pPr>
        <w:rPr>
          <w:lang w:eastAsia="ja-JP"/>
        </w:rPr>
      </w:pPr>
      <w:r>
        <w:rPr>
          <w:lang w:eastAsia="ja-JP"/>
        </w:rPr>
        <w:t>not yet started yet</w:t>
      </w:r>
    </w:p>
    <w:p w14:paraId="4442A652" w14:textId="77777777" w:rsidR="00DA1753" w:rsidRPr="00671248" w:rsidRDefault="00DA1753"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6B20DF9E" w14:textId="27304AA5" w:rsidR="007D2085" w:rsidRPr="009222CB" w:rsidRDefault="007D2085" w:rsidP="007D2085">
      <w:pPr>
        <w:rPr>
          <w:noProof/>
          <w:lang w:eastAsia="ko-KR"/>
        </w:rPr>
      </w:pPr>
      <w:r>
        <w:rPr>
          <w:lang w:eastAsia="ja-JP"/>
        </w:rPr>
        <w:t xml:space="preserve">not </w:t>
      </w:r>
      <w:r w:rsidR="00DA1753">
        <w:rPr>
          <w:lang w:eastAsia="ja-JP"/>
        </w:rPr>
        <w:t xml:space="preserve">yet </w:t>
      </w:r>
      <w:r>
        <w:rPr>
          <w:lang w:eastAsia="ja-JP"/>
        </w:rPr>
        <w:t xml:space="preserve">started </w:t>
      </w:r>
    </w:p>
    <w:p w14:paraId="0FAA0A29" w14:textId="01F45936"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739E2635" w14:textId="33B55FA8" w:rsidR="006A75BB" w:rsidRDefault="00803D93" w:rsidP="0001790B">
      <w:pPr>
        <w:rPr>
          <w:lang w:eastAsia="ja-JP"/>
        </w:rPr>
      </w:pPr>
      <w:r>
        <w:rPr>
          <w:lang w:eastAsia="ja-JP"/>
        </w:rPr>
        <w:t>not yet started yet</w:t>
      </w: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59A82" w14:textId="77777777" w:rsidR="00223C7E" w:rsidRDefault="00223C7E">
      <w:r>
        <w:separator/>
      </w:r>
    </w:p>
  </w:endnote>
  <w:endnote w:type="continuationSeparator" w:id="0">
    <w:p w14:paraId="6E926104" w14:textId="77777777" w:rsidR="00223C7E" w:rsidRDefault="0022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0884A6B" w:rsidR="008430C3" w:rsidRDefault="008430C3">
    <w:pPr>
      <w:pStyle w:val="Footer"/>
    </w:pPr>
    <w:r>
      <w:rPr>
        <w:rStyle w:val="PageNumber"/>
      </w:rPr>
      <w:fldChar w:fldCharType="begin"/>
    </w:r>
    <w:r>
      <w:rPr>
        <w:rStyle w:val="PageNumber"/>
      </w:rPr>
      <w:instrText xml:space="preserve"> PAGE </w:instrText>
    </w:r>
    <w:r>
      <w:rPr>
        <w:rStyle w:val="PageNumber"/>
      </w:rPr>
      <w:fldChar w:fldCharType="separate"/>
    </w:r>
    <w:r w:rsidR="00474D98">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74D98">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04EA0" w14:textId="77777777" w:rsidR="00223C7E" w:rsidRDefault="00223C7E">
      <w:r>
        <w:separator/>
      </w:r>
    </w:p>
  </w:footnote>
  <w:footnote w:type="continuationSeparator" w:id="0">
    <w:p w14:paraId="4682ACF4" w14:textId="77777777" w:rsidR="00223C7E" w:rsidRDefault="00223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7B39C5"/>
    <w:multiLevelType w:val="hybridMultilevel"/>
    <w:tmpl w:val="F2F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F832A4"/>
    <w:multiLevelType w:val="hybridMultilevel"/>
    <w:tmpl w:val="F546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19"/>
  </w:num>
  <w:num w:numId="3">
    <w:abstractNumId w:val="49"/>
  </w:num>
  <w:num w:numId="4">
    <w:abstractNumId w:val="15"/>
  </w:num>
  <w:num w:numId="5">
    <w:abstractNumId w:val="27"/>
  </w:num>
  <w:num w:numId="6">
    <w:abstractNumId w:val="13"/>
  </w:num>
  <w:num w:numId="7">
    <w:abstractNumId w:val="43"/>
  </w:num>
  <w:num w:numId="8">
    <w:abstractNumId w:val="28"/>
  </w:num>
  <w:num w:numId="9">
    <w:abstractNumId w:val="9"/>
  </w:num>
  <w:num w:numId="10">
    <w:abstractNumId w:val="37"/>
  </w:num>
  <w:num w:numId="11">
    <w:abstractNumId w:val="48"/>
  </w:num>
  <w:num w:numId="12">
    <w:abstractNumId w:val="23"/>
  </w:num>
  <w:num w:numId="13">
    <w:abstractNumId w:val="30"/>
  </w:num>
  <w:num w:numId="14">
    <w:abstractNumId w:val="39"/>
  </w:num>
  <w:num w:numId="15">
    <w:abstractNumId w:val="26"/>
  </w:num>
  <w:num w:numId="16">
    <w:abstractNumId w:val="25"/>
  </w:num>
  <w:num w:numId="17">
    <w:abstractNumId w:val="1"/>
  </w:num>
  <w:num w:numId="18">
    <w:abstractNumId w:val="50"/>
  </w:num>
  <w:num w:numId="19">
    <w:abstractNumId w:val="14"/>
  </w:num>
  <w:num w:numId="20">
    <w:abstractNumId w:val="47"/>
  </w:num>
  <w:num w:numId="21">
    <w:abstractNumId w:val="38"/>
  </w:num>
  <w:num w:numId="22">
    <w:abstractNumId w:val="17"/>
  </w:num>
  <w:num w:numId="23">
    <w:abstractNumId w:val="31"/>
  </w:num>
  <w:num w:numId="24">
    <w:abstractNumId w:val="5"/>
  </w:num>
  <w:num w:numId="25">
    <w:abstractNumId w:val="42"/>
  </w:num>
  <w:num w:numId="26">
    <w:abstractNumId w:val="8"/>
  </w:num>
  <w:num w:numId="27">
    <w:abstractNumId w:val="7"/>
  </w:num>
  <w:num w:numId="28">
    <w:abstractNumId w:val="46"/>
  </w:num>
  <w:num w:numId="29">
    <w:abstractNumId w:val="12"/>
  </w:num>
  <w:num w:numId="30">
    <w:abstractNumId w:val="32"/>
  </w:num>
  <w:num w:numId="31">
    <w:abstractNumId w:val="20"/>
  </w:num>
  <w:num w:numId="32">
    <w:abstractNumId w:val="2"/>
  </w:num>
  <w:num w:numId="33">
    <w:abstractNumId w:val="51"/>
  </w:num>
  <w:num w:numId="34">
    <w:abstractNumId w:val="11"/>
  </w:num>
  <w:num w:numId="35">
    <w:abstractNumId w:val="18"/>
  </w:num>
  <w:num w:numId="36">
    <w:abstractNumId w:val="11"/>
  </w:num>
  <w:num w:numId="37">
    <w:abstractNumId w:val="44"/>
  </w:num>
  <w:num w:numId="38">
    <w:abstractNumId w:val="41"/>
  </w:num>
  <w:num w:numId="39">
    <w:abstractNumId w:val="16"/>
  </w:num>
  <w:num w:numId="40">
    <w:abstractNumId w:val="45"/>
  </w:num>
  <w:num w:numId="41">
    <w:abstractNumId w:val="24"/>
  </w:num>
  <w:num w:numId="42">
    <w:abstractNumId w:val="29"/>
  </w:num>
  <w:num w:numId="43">
    <w:abstractNumId w:val="10"/>
  </w:num>
  <w:num w:numId="44">
    <w:abstractNumId w:val="6"/>
  </w:num>
  <w:num w:numId="45">
    <w:abstractNumId w:val="29"/>
  </w:num>
  <w:num w:numId="46">
    <w:abstractNumId w:val="21"/>
  </w:num>
  <w:num w:numId="47">
    <w:abstractNumId w:val="3"/>
  </w:num>
  <w:num w:numId="48">
    <w:abstractNumId w:val="40"/>
  </w:num>
  <w:num w:numId="49">
    <w:abstractNumId w:val="34"/>
  </w:num>
  <w:num w:numId="50">
    <w:abstractNumId w:val="33"/>
  </w:num>
  <w:num w:numId="51">
    <w:abstractNumId w:val="22"/>
  </w:num>
  <w:num w:numId="52">
    <w:abstractNumId w:val="4"/>
  </w:num>
  <w:num w:numId="53">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1"/>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3FFF"/>
    <w:rsid w:val="0004456C"/>
    <w:rsid w:val="000447C8"/>
    <w:rsid w:val="00045D36"/>
    <w:rsid w:val="0005259B"/>
    <w:rsid w:val="00053FEE"/>
    <w:rsid w:val="00060AE4"/>
    <w:rsid w:val="000746A7"/>
    <w:rsid w:val="00086129"/>
    <w:rsid w:val="000910BB"/>
    <w:rsid w:val="000926AF"/>
    <w:rsid w:val="00093082"/>
    <w:rsid w:val="000934E0"/>
    <w:rsid w:val="00097225"/>
    <w:rsid w:val="000A0182"/>
    <w:rsid w:val="000A2FFD"/>
    <w:rsid w:val="000A372E"/>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25859"/>
    <w:rsid w:val="00132AB1"/>
    <w:rsid w:val="00136999"/>
    <w:rsid w:val="00137471"/>
    <w:rsid w:val="00145C21"/>
    <w:rsid w:val="00150FD3"/>
    <w:rsid w:val="00151FA2"/>
    <w:rsid w:val="001645B9"/>
    <w:rsid w:val="00164BE5"/>
    <w:rsid w:val="00184428"/>
    <w:rsid w:val="00190E02"/>
    <w:rsid w:val="00192121"/>
    <w:rsid w:val="001A00DF"/>
    <w:rsid w:val="001A248F"/>
    <w:rsid w:val="001A306D"/>
    <w:rsid w:val="001A3B5F"/>
    <w:rsid w:val="001A7925"/>
    <w:rsid w:val="001A796E"/>
    <w:rsid w:val="001B4CC4"/>
    <w:rsid w:val="001B5CA8"/>
    <w:rsid w:val="001B72CE"/>
    <w:rsid w:val="001B74FE"/>
    <w:rsid w:val="001B7FF9"/>
    <w:rsid w:val="001C2BF6"/>
    <w:rsid w:val="001C4490"/>
    <w:rsid w:val="001D2C1A"/>
    <w:rsid w:val="001D3BA2"/>
    <w:rsid w:val="001D44B7"/>
    <w:rsid w:val="001E0075"/>
    <w:rsid w:val="001F1B1F"/>
    <w:rsid w:val="001F2A20"/>
    <w:rsid w:val="001F486F"/>
    <w:rsid w:val="002015BC"/>
    <w:rsid w:val="00207DC4"/>
    <w:rsid w:val="002117A7"/>
    <w:rsid w:val="00223C7E"/>
    <w:rsid w:val="0022485E"/>
    <w:rsid w:val="00236B45"/>
    <w:rsid w:val="00243A99"/>
    <w:rsid w:val="0024456F"/>
    <w:rsid w:val="002534A3"/>
    <w:rsid w:val="00254B8A"/>
    <w:rsid w:val="00257E37"/>
    <w:rsid w:val="00263002"/>
    <w:rsid w:val="00290066"/>
    <w:rsid w:val="00293D0A"/>
    <w:rsid w:val="0029567C"/>
    <w:rsid w:val="002967B8"/>
    <w:rsid w:val="002A04F4"/>
    <w:rsid w:val="002B7E2A"/>
    <w:rsid w:val="002C2E06"/>
    <w:rsid w:val="002C394E"/>
    <w:rsid w:val="002C5887"/>
    <w:rsid w:val="002C6BD0"/>
    <w:rsid w:val="002D63EA"/>
    <w:rsid w:val="002F58BF"/>
    <w:rsid w:val="00300269"/>
    <w:rsid w:val="00301B7A"/>
    <w:rsid w:val="00306D59"/>
    <w:rsid w:val="003140FF"/>
    <w:rsid w:val="00317D70"/>
    <w:rsid w:val="00324830"/>
    <w:rsid w:val="0032503A"/>
    <w:rsid w:val="00325EE1"/>
    <w:rsid w:val="00327115"/>
    <w:rsid w:val="003357C0"/>
    <w:rsid w:val="00344D60"/>
    <w:rsid w:val="003456D0"/>
    <w:rsid w:val="003458C1"/>
    <w:rsid w:val="00346477"/>
    <w:rsid w:val="00346A0B"/>
    <w:rsid w:val="00347CB0"/>
    <w:rsid w:val="00347E13"/>
    <w:rsid w:val="00351000"/>
    <w:rsid w:val="00351FF3"/>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2087C"/>
    <w:rsid w:val="004258BA"/>
    <w:rsid w:val="00426559"/>
    <w:rsid w:val="00432D69"/>
    <w:rsid w:val="004361A0"/>
    <w:rsid w:val="004531C9"/>
    <w:rsid w:val="00457D91"/>
    <w:rsid w:val="00460C31"/>
    <w:rsid w:val="00464E5B"/>
    <w:rsid w:val="0047055A"/>
    <w:rsid w:val="00474450"/>
    <w:rsid w:val="00474D98"/>
    <w:rsid w:val="004873E6"/>
    <w:rsid w:val="00490269"/>
    <w:rsid w:val="004A11B8"/>
    <w:rsid w:val="004B15B8"/>
    <w:rsid w:val="004B17BA"/>
    <w:rsid w:val="004B566C"/>
    <w:rsid w:val="004B7B48"/>
    <w:rsid w:val="004C30F2"/>
    <w:rsid w:val="004C32A5"/>
    <w:rsid w:val="004D4AB1"/>
    <w:rsid w:val="004D5F68"/>
    <w:rsid w:val="004E4EEB"/>
    <w:rsid w:val="004F218A"/>
    <w:rsid w:val="004F3364"/>
    <w:rsid w:val="004F3414"/>
    <w:rsid w:val="005007A8"/>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79FF"/>
    <w:rsid w:val="00561444"/>
    <w:rsid w:val="00571223"/>
    <w:rsid w:val="00576298"/>
    <w:rsid w:val="005776DD"/>
    <w:rsid w:val="00582117"/>
    <w:rsid w:val="0058478F"/>
    <w:rsid w:val="00593315"/>
    <w:rsid w:val="00593D95"/>
    <w:rsid w:val="005A170D"/>
    <w:rsid w:val="005A2CC4"/>
    <w:rsid w:val="005A6C96"/>
    <w:rsid w:val="005B7213"/>
    <w:rsid w:val="005D0418"/>
    <w:rsid w:val="005E1D58"/>
    <w:rsid w:val="0060554D"/>
    <w:rsid w:val="00605C49"/>
    <w:rsid w:val="00610E37"/>
    <w:rsid w:val="0061335E"/>
    <w:rsid w:val="00616CE0"/>
    <w:rsid w:val="006207ED"/>
    <w:rsid w:val="00625EDF"/>
    <w:rsid w:val="00626BC9"/>
    <w:rsid w:val="00627B45"/>
    <w:rsid w:val="006352CE"/>
    <w:rsid w:val="00636919"/>
    <w:rsid w:val="00637E4C"/>
    <w:rsid w:val="00641527"/>
    <w:rsid w:val="006424B5"/>
    <w:rsid w:val="006458DF"/>
    <w:rsid w:val="0064713B"/>
    <w:rsid w:val="00650D52"/>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3B44"/>
    <w:rsid w:val="00784D74"/>
    <w:rsid w:val="00785028"/>
    <w:rsid w:val="007859EB"/>
    <w:rsid w:val="00793441"/>
    <w:rsid w:val="00793896"/>
    <w:rsid w:val="00797DC2"/>
    <w:rsid w:val="007A3A5A"/>
    <w:rsid w:val="007A4370"/>
    <w:rsid w:val="007A55DB"/>
    <w:rsid w:val="007B402E"/>
    <w:rsid w:val="007C12C1"/>
    <w:rsid w:val="007C1D84"/>
    <w:rsid w:val="007C40CB"/>
    <w:rsid w:val="007C47AA"/>
    <w:rsid w:val="007D2085"/>
    <w:rsid w:val="007D303D"/>
    <w:rsid w:val="007D3790"/>
    <w:rsid w:val="007E0DEC"/>
    <w:rsid w:val="007E1D15"/>
    <w:rsid w:val="007E1DEA"/>
    <w:rsid w:val="007E2202"/>
    <w:rsid w:val="007E385F"/>
    <w:rsid w:val="007E7ECE"/>
    <w:rsid w:val="007F56B0"/>
    <w:rsid w:val="007F5F1E"/>
    <w:rsid w:val="008021EB"/>
    <w:rsid w:val="00803D93"/>
    <w:rsid w:val="00811BA3"/>
    <w:rsid w:val="00811D0C"/>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900AE8"/>
    <w:rsid w:val="00900DAD"/>
    <w:rsid w:val="00901BA7"/>
    <w:rsid w:val="0091252E"/>
    <w:rsid w:val="0091408E"/>
    <w:rsid w:val="00915572"/>
    <w:rsid w:val="00915AE3"/>
    <w:rsid w:val="009222CB"/>
    <w:rsid w:val="00931076"/>
    <w:rsid w:val="009378CA"/>
    <w:rsid w:val="00937D2A"/>
    <w:rsid w:val="00947BE4"/>
    <w:rsid w:val="0095025E"/>
    <w:rsid w:val="00951EF1"/>
    <w:rsid w:val="00952725"/>
    <w:rsid w:val="00953110"/>
    <w:rsid w:val="00955C4C"/>
    <w:rsid w:val="00987BDD"/>
    <w:rsid w:val="00990502"/>
    <w:rsid w:val="00995338"/>
    <w:rsid w:val="00996777"/>
    <w:rsid w:val="009A7AB4"/>
    <w:rsid w:val="009B3681"/>
    <w:rsid w:val="009B3E40"/>
    <w:rsid w:val="009B5278"/>
    <w:rsid w:val="009C0BC7"/>
    <w:rsid w:val="009C4A6E"/>
    <w:rsid w:val="009C60E5"/>
    <w:rsid w:val="009C6592"/>
    <w:rsid w:val="009D1A6A"/>
    <w:rsid w:val="009D2DEE"/>
    <w:rsid w:val="009D4C38"/>
    <w:rsid w:val="009E209B"/>
    <w:rsid w:val="009E2A1C"/>
    <w:rsid w:val="009F01A2"/>
    <w:rsid w:val="009F0747"/>
    <w:rsid w:val="00A01356"/>
    <w:rsid w:val="00A03514"/>
    <w:rsid w:val="00A0464B"/>
    <w:rsid w:val="00A07834"/>
    <w:rsid w:val="00A17079"/>
    <w:rsid w:val="00A170B1"/>
    <w:rsid w:val="00A3034E"/>
    <w:rsid w:val="00A3542C"/>
    <w:rsid w:val="00A436CF"/>
    <w:rsid w:val="00A448C3"/>
    <w:rsid w:val="00A458D4"/>
    <w:rsid w:val="00A46FB7"/>
    <w:rsid w:val="00A53118"/>
    <w:rsid w:val="00A6124D"/>
    <w:rsid w:val="00A702CC"/>
    <w:rsid w:val="00A751AF"/>
    <w:rsid w:val="00A75E1C"/>
    <w:rsid w:val="00A7680C"/>
    <w:rsid w:val="00A805B2"/>
    <w:rsid w:val="00A83BB2"/>
    <w:rsid w:val="00A86AB5"/>
    <w:rsid w:val="00A87281"/>
    <w:rsid w:val="00A90BFB"/>
    <w:rsid w:val="00A97226"/>
    <w:rsid w:val="00AA0E64"/>
    <w:rsid w:val="00AA142F"/>
    <w:rsid w:val="00AA53DB"/>
    <w:rsid w:val="00AB087C"/>
    <w:rsid w:val="00AB239A"/>
    <w:rsid w:val="00AB4708"/>
    <w:rsid w:val="00AB5E73"/>
    <w:rsid w:val="00AB6B4B"/>
    <w:rsid w:val="00AC39FB"/>
    <w:rsid w:val="00AC3A4B"/>
    <w:rsid w:val="00AC7E50"/>
    <w:rsid w:val="00AD2EE6"/>
    <w:rsid w:val="00AD53C7"/>
    <w:rsid w:val="00AD7ADC"/>
    <w:rsid w:val="00AE08EB"/>
    <w:rsid w:val="00AE3191"/>
    <w:rsid w:val="00AE7AFA"/>
    <w:rsid w:val="00AF2FB5"/>
    <w:rsid w:val="00AF4FC2"/>
    <w:rsid w:val="00AF6939"/>
    <w:rsid w:val="00B00BBE"/>
    <w:rsid w:val="00B07A91"/>
    <w:rsid w:val="00B10710"/>
    <w:rsid w:val="00B15871"/>
    <w:rsid w:val="00B17E99"/>
    <w:rsid w:val="00B208FA"/>
    <w:rsid w:val="00B24CEE"/>
    <w:rsid w:val="00B25C12"/>
    <w:rsid w:val="00B26BE5"/>
    <w:rsid w:val="00B2766F"/>
    <w:rsid w:val="00B31ABC"/>
    <w:rsid w:val="00B445ED"/>
    <w:rsid w:val="00B6300F"/>
    <w:rsid w:val="00B70389"/>
    <w:rsid w:val="00B768D5"/>
    <w:rsid w:val="00B84623"/>
    <w:rsid w:val="00B902F7"/>
    <w:rsid w:val="00B90CE1"/>
    <w:rsid w:val="00BA1E22"/>
    <w:rsid w:val="00BA5A58"/>
    <w:rsid w:val="00BB23ED"/>
    <w:rsid w:val="00BB563A"/>
    <w:rsid w:val="00BB66D5"/>
    <w:rsid w:val="00BC7E6E"/>
    <w:rsid w:val="00BE1D1F"/>
    <w:rsid w:val="00BE4E64"/>
    <w:rsid w:val="00BE5E66"/>
    <w:rsid w:val="00C00281"/>
    <w:rsid w:val="00C0394C"/>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9A3"/>
    <w:rsid w:val="00C50477"/>
    <w:rsid w:val="00C54364"/>
    <w:rsid w:val="00C56296"/>
    <w:rsid w:val="00C74DAF"/>
    <w:rsid w:val="00C753EF"/>
    <w:rsid w:val="00C77C4A"/>
    <w:rsid w:val="00C80116"/>
    <w:rsid w:val="00C847E0"/>
    <w:rsid w:val="00C87BFC"/>
    <w:rsid w:val="00C97B33"/>
    <w:rsid w:val="00CA07C3"/>
    <w:rsid w:val="00CA2302"/>
    <w:rsid w:val="00CB1941"/>
    <w:rsid w:val="00CB416B"/>
    <w:rsid w:val="00CB4196"/>
    <w:rsid w:val="00CC5128"/>
    <w:rsid w:val="00CC74A4"/>
    <w:rsid w:val="00CE0A1F"/>
    <w:rsid w:val="00CE4335"/>
    <w:rsid w:val="00CF1B5C"/>
    <w:rsid w:val="00CF5E71"/>
    <w:rsid w:val="00CF7FAC"/>
    <w:rsid w:val="00D03576"/>
    <w:rsid w:val="00D06053"/>
    <w:rsid w:val="00D13113"/>
    <w:rsid w:val="00D160C1"/>
    <w:rsid w:val="00D17794"/>
    <w:rsid w:val="00D22398"/>
    <w:rsid w:val="00D24000"/>
    <w:rsid w:val="00D250E8"/>
    <w:rsid w:val="00D35E6C"/>
    <w:rsid w:val="00D436CF"/>
    <w:rsid w:val="00D445CD"/>
    <w:rsid w:val="00D45B2F"/>
    <w:rsid w:val="00D46E88"/>
    <w:rsid w:val="00D53AF6"/>
    <w:rsid w:val="00D60BD6"/>
    <w:rsid w:val="00D613A9"/>
    <w:rsid w:val="00D70D70"/>
    <w:rsid w:val="00D70D86"/>
    <w:rsid w:val="00D76BA4"/>
    <w:rsid w:val="00D8021D"/>
    <w:rsid w:val="00D82D10"/>
    <w:rsid w:val="00D86784"/>
    <w:rsid w:val="00D931DD"/>
    <w:rsid w:val="00D937DC"/>
    <w:rsid w:val="00D969EA"/>
    <w:rsid w:val="00DA13C7"/>
    <w:rsid w:val="00DA1753"/>
    <w:rsid w:val="00DA1E75"/>
    <w:rsid w:val="00DA516C"/>
    <w:rsid w:val="00DB2AF3"/>
    <w:rsid w:val="00DB4FA5"/>
    <w:rsid w:val="00DB7749"/>
    <w:rsid w:val="00DC16A6"/>
    <w:rsid w:val="00DC3E0C"/>
    <w:rsid w:val="00DD75F5"/>
    <w:rsid w:val="00DE2895"/>
    <w:rsid w:val="00DE2A08"/>
    <w:rsid w:val="00DE2B4D"/>
    <w:rsid w:val="00DF2E45"/>
    <w:rsid w:val="00DF434B"/>
    <w:rsid w:val="00E00E44"/>
    <w:rsid w:val="00E049A8"/>
    <w:rsid w:val="00E05B56"/>
    <w:rsid w:val="00E103DE"/>
    <w:rsid w:val="00E12ECB"/>
    <w:rsid w:val="00E1451F"/>
    <w:rsid w:val="00E15A72"/>
    <w:rsid w:val="00E15E28"/>
    <w:rsid w:val="00E16577"/>
    <w:rsid w:val="00E26F4B"/>
    <w:rsid w:val="00E2793C"/>
    <w:rsid w:val="00E36051"/>
    <w:rsid w:val="00E544FA"/>
    <w:rsid w:val="00E5792E"/>
    <w:rsid w:val="00E6077C"/>
    <w:rsid w:val="00E60C41"/>
    <w:rsid w:val="00E62011"/>
    <w:rsid w:val="00E6618E"/>
    <w:rsid w:val="00E72274"/>
    <w:rsid w:val="00E76B71"/>
    <w:rsid w:val="00E77436"/>
    <w:rsid w:val="00E82C8E"/>
    <w:rsid w:val="00E8760E"/>
    <w:rsid w:val="00E87CFA"/>
    <w:rsid w:val="00E93D77"/>
    <w:rsid w:val="00E95264"/>
    <w:rsid w:val="00E9570C"/>
    <w:rsid w:val="00EA2172"/>
    <w:rsid w:val="00EA2DC1"/>
    <w:rsid w:val="00EC1F2F"/>
    <w:rsid w:val="00EC3D3C"/>
    <w:rsid w:val="00EC5571"/>
    <w:rsid w:val="00ED0E8F"/>
    <w:rsid w:val="00ED1C18"/>
    <w:rsid w:val="00ED41F0"/>
    <w:rsid w:val="00ED6E6E"/>
    <w:rsid w:val="00ED707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770B"/>
    <w:rsid w:val="00F30C44"/>
    <w:rsid w:val="00F44901"/>
    <w:rsid w:val="00F549A3"/>
    <w:rsid w:val="00F55CBF"/>
    <w:rsid w:val="00F61213"/>
    <w:rsid w:val="00F62A16"/>
    <w:rsid w:val="00F67CB0"/>
    <w:rsid w:val="00F72B10"/>
    <w:rsid w:val="00F77359"/>
    <w:rsid w:val="00F86674"/>
    <w:rsid w:val="00F86A73"/>
    <w:rsid w:val="00F93CEE"/>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4F33B-3183-4DD9-9B1B-A8FCBEA2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9125</Words>
  <Characters>52015</Characters>
  <Application>Microsoft Office Word</Application>
  <DocSecurity>0</DocSecurity>
  <Lines>433</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61018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9</cp:revision>
  <dcterms:created xsi:type="dcterms:W3CDTF">2021-03-13T10:33:00Z</dcterms:created>
  <dcterms:modified xsi:type="dcterms:W3CDTF">2021-03-15T07:12:00Z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y fmtid="{D5CDD505-2E9C-101B-9397-08002B2CF9AE}" pid="13" name="_NewReviewCycl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1614590109</vt:lpwstr>
  </property>
</Properties>
</file>